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DE0313D" w:rsidR="00A209D6" w:rsidRPr="00B266B0" w:rsidRDefault="00533BF0" w:rsidP="00A209D6">
      <w:pPr>
        <w:pStyle w:val="Header"/>
        <w:tabs>
          <w:tab w:val="right" w:pos="9639"/>
        </w:tabs>
        <w:rPr>
          <w:bCs/>
          <w:i/>
          <w:noProof w:val="0"/>
          <w:sz w:val="24"/>
          <w:szCs w:val="24"/>
        </w:rPr>
      </w:pPr>
      <w:r w:rsidRPr="00533BF0">
        <w:rPr>
          <w:bCs/>
          <w:noProof w:val="0"/>
          <w:sz w:val="24"/>
          <w:szCs w:val="24"/>
        </w:rPr>
        <w:t>3GPP TSG-RAN WG2 Meeting #112 Electronic</w:t>
      </w:r>
      <w:r w:rsidR="00A209D6" w:rsidRPr="00B266B0">
        <w:rPr>
          <w:bCs/>
          <w:noProof w:val="0"/>
          <w:sz w:val="24"/>
          <w:szCs w:val="24"/>
        </w:rPr>
        <w:tab/>
      </w:r>
      <w:bookmarkStart w:id="0" w:name="_GoBack"/>
      <w:r w:rsidR="00A209D6" w:rsidRPr="009D6D5F">
        <w:rPr>
          <w:bCs/>
          <w:noProof w:val="0"/>
          <w:sz w:val="24"/>
          <w:szCs w:val="24"/>
        </w:rPr>
        <w:t>R2-</w:t>
      </w:r>
      <w:r w:rsidR="00CD152B" w:rsidRPr="009D6D5F">
        <w:rPr>
          <w:bCs/>
          <w:noProof w:val="0"/>
          <w:sz w:val="24"/>
          <w:szCs w:val="24"/>
        </w:rPr>
        <w:t>200</w:t>
      </w:r>
      <w:r w:rsidR="009D6D5F">
        <w:rPr>
          <w:bCs/>
          <w:noProof w:val="0"/>
          <w:sz w:val="24"/>
          <w:szCs w:val="24"/>
        </w:rPr>
        <w:t>9435</w:t>
      </w:r>
      <w:bookmarkEnd w:id="0"/>
    </w:p>
    <w:p w14:paraId="11776FA6" w14:textId="445E5617" w:rsidR="00A209D6" w:rsidRPr="009D6D5F" w:rsidRDefault="00533BF0" w:rsidP="00A209D6">
      <w:pPr>
        <w:pStyle w:val="Header"/>
        <w:tabs>
          <w:tab w:val="right" w:pos="9639"/>
        </w:tabs>
        <w:rPr>
          <w:rFonts w:eastAsia="SimSun"/>
          <w:bCs/>
          <w:i/>
          <w:iCs/>
          <w:sz w:val="24"/>
          <w:szCs w:val="24"/>
          <w:lang w:eastAsia="zh-CN"/>
        </w:rPr>
      </w:pPr>
      <w:r w:rsidRPr="00533BF0">
        <w:rPr>
          <w:rFonts w:eastAsia="SimSun"/>
          <w:sz w:val="24"/>
          <w:szCs w:val="24"/>
          <w:lang w:eastAsia="zh-CN"/>
        </w:rPr>
        <w:t>Elbonia, 02 – 13 November 2020</w:t>
      </w:r>
      <w:r w:rsidR="00A209D6">
        <w:rPr>
          <w:rFonts w:eastAsia="SimSun"/>
          <w:noProof w:val="0"/>
          <w:sz w:val="24"/>
          <w:szCs w:val="24"/>
          <w:lang w:eastAsia="zh-CN"/>
        </w:rPr>
        <w:tab/>
      </w:r>
      <w:r w:rsidR="009244A3" w:rsidRPr="009D6D5F">
        <w:rPr>
          <w:rFonts w:eastAsia="SimSun"/>
          <w:i/>
          <w:iCs/>
          <w:noProof w:val="0"/>
          <w:sz w:val="24"/>
          <w:szCs w:val="24"/>
          <w:lang w:eastAsia="zh-CN"/>
        </w:rPr>
        <w:t>R2-2007513, R2-2007514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087DCAC" w:rsidR="00A209D6" w:rsidRPr="00B266B0" w:rsidRDefault="00A209D6" w:rsidP="69FB8F38">
      <w:pPr>
        <w:pStyle w:val="CRCoverPage"/>
        <w:tabs>
          <w:tab w:val="left" w:pos="1985"/>
        </w:tabs>
        <w:rPr>
          <w:rFonts w:cs="Arial"/>
          <w:b/>
          <w:bCs/>
          <w:sz w:val="24"/>
          <w:szCs w:val="24"/>
          <w:lang w:eastAsia="ja-JP"/>
        </w:rPr>
      </w:pPr>
      <w:r w:rsidRPr="69FB8F38">
        <w:rPr>
          <w:rFonts w:cs="Arial"/>
          <w:b/>
          <w:bCs/>
          <w:sz w:val="24"/>
          <w:szCs w:val="24"/>
        </w:rPr>
        <w:t>Agenda item:</w:t>
      </w:r>
      <w:r w:rsidR="6853B091" w:rsidRPr="69FB8F38">
        <w:rPr>
          <w:rFonts w:cs="Arial"/>
          <w:b/>
          <w:bCs/>
          <w:sz w:val="24"/>
          <w:szCs w:val="24"/>
        </w:rPr>
        <w:t xml:space="preserve"> </w:t>
      </w:r>
      <w:r w:rsidR="00533BF0">
        <w:rPr>
          <w:rFonts w:cs="Arial"/>
          <w:b/>
          <w:bCs/>
          <w:sz w:val="24"/>
          <w:szCs w:val="24"/>
        </w:rPr>
        <w:tab/>
        <w:t>8.</w:t>
      </w:r>
      <w:r w:rsidR="009244A3">
        <w:rPr>
          <w:rFonts w:cs="Arial"/>
          <w:b/>
          <w:bCs/>
          <w:sz w:val="24"/>
          <w:szCs w:val="24"/>
        </w:rPr>
        <w:t>14.3</w:t>
      </w:r>
      <w:r>
        <w:rPr>
          <w:rFonts w:cs="Arial"/>
          <w:b/>
          <w:bCs/>
          <w:sz w:val="24"/>
        </w:rPr>
        <w:tab/>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DDF960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244A3">
        <w:rPr>
          <w:rFonts w:ascii="Arial" w:hAnsi="Arial" w:cs="Arial"/>
          <w:b/>
          <w:bCs/>
          <w:sz w:val="24"/>
        </w:rPr>
        <w:t xml:space="preserve">Need for L2 </w:t>
      </w:r>
      <w:r w:rsidR="00C05247">
        <w:rPr>
          <w:rFonts w:ascii="Arial" w:hAnsi="Arial" w:cs="Arial"/>
          <w:b/>
          <w:bCs/>
          <w:sz w:val="24"/>
        </w:rPr>
        <w:t>Measurement</w:t>
      </w:r>
      <w:r w:rsidR="009244A3">
        <w:rPr>
          <w:rFonts w:ascii="Arial" w:hAnsi="Arial" w:cs="Arial"/>
          <w:b/>
          <w:bCs/>
          <w:sz w:val="24"/>
        </w:rPr>
        <w:t>s enhancements</w:t>
      </w:r>
    </w:p>
    <w:p w14:paraId="1F147C23" w14:textId="73483B4D" w:rsidR="00A209D6" w:rsidRPr="00B266B0" w:rsidRDefault="00A209D6" w:rsidP="69FB8F38">
      <w:pPr>
        <w:ind w:left="1985" w:hanging="1985"/>
        <w:rPr>
          <w:rFonts w:ascii="Arial" w:hAnsi="Arial" w:cs="Arial"/>
          <w:b/>
          <w:bCs/>
          <w:sz w:val="24"/>
          <w:szCs w:val="24"/>
        </w:rPr>
      </w:pPr>
      <w:r w:rsidRPr="69FB8F38">
        <w:rPr>
          <w:rFonts w:ascii="Arial" w:hAnsi="Arial" w:cs="Arial"/>
          <w:b/>
          <w:bCs/>
          <w:sz w:val="24"/>
          <w:szCs w:val="24"/>
        </w:rPr>
        <w:t>WID/SID:</w:t>
      </w:r>
      <w:r>
        <w:rPr>
          <w:rFonts w:ascii="Arial" w:hAnsi="Arial" w:cs="Arial"/>
          <w:b/>
          <w:bCs/>
          <w:sz w:val="24"/>
        </w:rPr>
        <w:tab/>
      </w:r>
      <w:proofErr w:type="spellStart"/>
      <w:r w:rsidR="00533BF0" w:rsidRPr="00533BF0">
        <w:rPr>
          <w:rFonts w:ascii="Arial" w:hAnsi="Arial" w:cs="Arial"/>
          <w:b/>
          <w:bCs/>
          <w:sz w:val="24"/>
          <w:szCs w:val="24"/>
        </w:rPr>
        <w:t>NR_ENDC_SON_MDT_enh</w:t>
      </w:r>
      <w:proofErr w:type="spellEnd"/>
      <w:r w:rsidR="00533BF0" w:rsidRPr="009D6D5F">
        <w:rPr>
          <w:rFonts w:ascii="Arial" w:hAnsi="Arial" w:cs="Arial"/>
          <w:b/>
          <w:bCs/>
          <w:sz w:val="24"/>
          <w:szCs w:val="24"/>
        </w:rPr>
        <w:t>-Core</w:t>
      </w:r>
      <w:r w:rsidR="00533BF0" w:rsidRPr="009D6D5F" w:rsidDel="00533BF0">
        <w:rPr>
          <w:rFonts w:ascii="Arial" w:hAnsi="Arial" w:cs="Arial"/>
          <w:b/>
          <w:bCs/>
          <w:sz w:val="24"/>
          <w:szCs w:val="24"/>
        </w:rPr>
        <w:t xml:space="preserve"> </w:t>
      </w:r>
      <w:r w:rsidRPr="009D6D5F">
        <w:rPr>
          <w:rFonts w:ascii="Arial" w:hAnsi="Arial" w:cs="Arial"/>
          <w:b/>
          <w:bCs/>
          <w:sz w:val="24"/>
          <w:szCs w:val="24"/>
        </w:rPr>
        <w:t>- Release</w:t>
      </w:r>
      <w:r w:rsidRPr="69FB8F38">
        <w:rPr>
          <w:rFonts w:ascii="Arial" w:hAnsi="Arial" w:cs="Arial"/>
          <w:b/>
          <w:bCs/>
          <w:sz w:val="24"/>
          <w:szCs w:val="24"/>
        </w:rPr>
        <w:t xml:space="preserve"> </w:t>
      </w:r>
      <w:r w:rsidR="0068550E" w:rsidRPr="69FB8F38">
        <w:rPr>
          <w:rFonts w:ascii="Arial" w:hAnsi="Arial" w:cs="Arial"/>
          <w:b/>
          <w:bCs/>
          <w:sz w:val="24"/>
          <w:szCs w:val="24"/>
        </w:rPr>
        <w:t>1</w:t>
      </w:r>
      <w:r w:rsidR="7F109EFD" w:rsidRPr="69FB8F38">
        <w:rPr>
          <w:rFonts w:ascii="Arial" w:hAnsi="Arial" w:cs="Arial"/>
          <w:b/>
          <w:bCs/>
          <w:sz w:val="24"/>
          <w:szCs w:val="24"/>
        </w:rPr>
        <w:t>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C30FBF6" w14:textId="12A56B42" w:rsidR="009244A3" w:rsidRDefault="009244A3" w:rsidP="00A209D6">
      <w:r>
        <w:t xml:space="preserve">First release of NR </w:t>
      </w:r>
      <w:r w:rsidR="00BA2E75">
        <w:t>TS</w:t>
      </w:r>
      <w:r w:rsidR="00C05247">
        <w:t xml:space="preserve">38.314 has been published in June 2020. </w:t>
      </w:r>
      <w:r>
        <w:t>Since, the version for Rel-16 did not specify all use cases and scenarios applicable for L2 measurements, we address two particular aspects that require attention:</w:t>
      </w:r>
    </w:p>
    <w:p w14:paraId="31EC6E66" w14:textId="6A17AC6D" w:rsidR="007F2E08" w:rsidRDefault="009244A3" w:rsidP="00A209D6">
      <w:r>
        <w:t xml:space="preserve">- relation to IAB deployment. </w:t>
      </w:r>
      <w:r w:rsidR="00C05247">
        <w:t>IAB W</w:t>
      </w:r>
      <w:r w:rsidR="00BF43D5">
        <w:t xml:space="preserve">ork </w:t>
      </w:r>
      <w:r w:rsidR="00C05247">
        <w:t>I</w:t>
      </w:r>
      <w:r w:rsidR="00BF43D5">
        <w:t>tem</w:t>
      </w:r>
      <w:r w:rsidR="00C05247">
        <w:t xml:space="preserve"> also finished in </w:t>
      </w:r>
      <w:r w:rsidR="00B620B9">
        <w:t>June</w:t>
      </w:r>
      <w:r w:rsidR="00C05247">
        <w:t xml:space="preserve"> 2020. The </w:t>
      </w:r>
      <w:r w:rsidR="00BA2E75">
        <w:t xml:space="preserve">specified in Rel-16 </w:t>
      </w:r>
      <w:r w:rsidR="00BF43D5">
        <w:t xml:space="preserve">delay </w:t>
      </w:r>
      <w:r w:rsidR="00C05247">
        <w:t xml:space="preserve">measurement </w:t>
      </w:r>
      <w:r w:rsidR="00BA2E75">
        <w:t>do not consider</w:t>
      </w:r>
      <w:r w:rsidR="00C05247">
        <w:t xml:space="preserve"> IAB architecture and functions</w:t>
      </w:r>
      <w:r w:rsidR="00BA2E75">
        <w:t>, which might lead to wrong measurement results</w:t>
      </w:r>
      <w:r w:rsidR="00BF43D5">
        <w:t>.</w:t>
      </w:r>
    </w:p>
    <w:p w14:paraId="293EB747" w14:textId="04194A4C" w:rsidR="009244A3" w:rsidRDefault="009244A3" w:rsidP="00A209D6">
      <w:r>
        <w:t xml:space="preserve">- accuracy of </w:t>
      </w:r>
      <w:r w:rsidR="00314090">
        <w:t xml:space="preserve">packet </w:t>
      </w:r>
      <w:r>
        <w:t>delay metric, for URLLC use case.</w:t>
      </w:r>
    </w:p>
    <w:p w14:paraId="489C8F22" w14:textId="77777777" w:rsidR="00492942" w:rsidRDefault="00A209D6" w:rsidP="00A209D6">
      <w:pPr>
        <w:pStyle w:val="Heading1"/>
      </w:pPr>
      <w:r w:rsidRPr="006E13D1">
        <w:t>2</w:t>
      </w:r>
      <w:r w:rsidRPr="006E13D1">
        <w:tab/>
      </w:r>
      <w:r w:rsidR="00492942">
        <w:t>L2 Measurements for IAB</w:t>
      </w:r>
    </w:p>
    <w:p w14:paraId="2BBFF540" w14:textId="3517F175" w:rsidR="00A209D6" w:rsidRDefault="00492942" w:rsidP="00492942">
      <w:pPr>
        <w:pStyle w:val="Heading2"/>
      </w:pPr>
      <w:r>
        <w:t>2.1</w:t>
      </w:r>
      <w:r>
        <w:tab/>
      </w:r>
      <w:r w:rsidR="009244A3">
        <w:t>B</w:t>
      </w:r>
      <w:r w:rsidR="00C05247">
        <w:t>ackground</w:t>
      </w:r>
    </w:p>
    <w:p w14:paraId="4588E27D" w14:textId="77777777" w:rsidR="00492942" w:rsidRDefault="00492942" w:rsidP="00492942">
      <w:r>
        <w:t>The LTE specification 36.314 took the relay architecture into account for the definition of the L2 measurements, by distinguishing how to perform particular L2 metrics, e.g.:</w:t>
      </w:r>
    </w:p>
    <w:p w14:paraId="2F65A2D0" w14:textId="77777777" w:rsidR="00492942" w:rsidRPr="009E2174" w:rsidRDefault="00492942" w:rsidP="00492942">
      <w:pPr>
        <w:pStyle w:val="Heading3"/>
        <w:pBdr>
          <w:top w:val="single" w:sz="4" w:space="1" w:color="auto"/>
          <w:left w:val="single" w:sz="4" w:space="4" w:color="auto"/>
          <w:bottom w:val="single" w:sz="4" w:space="1" w:color="auto"/>
          <w:right w:val="single" w:sz="4" w:space="4" w:color="auto"/>
        </w:pBdr>
        <w:rPr>
          <w:kern w:val="2"/>
          <w:lang w:eastAsia="zh-CN"/>
        </w:rPr>
      </w:pPr>
      <w:bookmarkStart w:id="1" w:name="_Toc534931543"/>
      <w:r w:rsidRPr="009E2174">
        <w:rPr>
          <w:kern w:val="2"/>
          <w:lang w:eastAsia="zh-CN"/>
        </w:rPr>
        <w:t>4.1.3</w:t>
      </w:r>
      <w:r w:rsidRPr="009E2174">
        <w:rPr>
          <w:kern w:val="2"/>
          <w:lang w:eastAsia="zh-CN"/>
        </w:rPr>
        <w:tab/>
        <w:t>Number of active UEs</w:t>
      </w:r>
      <w:bookmarkEnd w:id="1"/>
    </w:p>
    <w:p w14:paraId="6923D163" w14:textId="77777777" w:rsidR="00492942" w:rsidRPr="009E2174" w:rsidRDefault="00492942" w:rsidP="00492942">
      <w:pPr>
        <w:pBdr>
          <w:top w:val="single" w:sz="4" w:space="1" w:color="auto"/>
          <w:left w:val="single" w:sz="4" w:space="4" w:color="auto"/>
          <w:bottom w:val="single" w:sz="4" w:space="1" w:color="auto"/>
          <w:right w:val="single" w:sz="4" w:space="4" w:color="auto"/>
        </w:pBdr>
        <w:rPr>
          <w:rFonts w:eastAsia="SimSun"/>
          <w:kern w:val="2"/>
          <w:lang w:eastAsia="zh-CN"/>
        </w:rPr>
      </w:pPr>
      <w:r w:rsidRPr="009E2174">
        <w:rPr>
          <w:rFonts w:eastAsia="SimSun"/>
          <w:kern w:val="2"/>
          <w:lang w:eastAsia="zh-CN"/>
        </w:rPr>
        <w:t>The objective of the measurement is to measure number of active UEs per QCI for OAM performance observability. It is intended to be part of a calculation to determine the bitrate UEs achieve when they are active, i.e. when applications are transmitting and receiving data.</w:t>
      </w:r>
    </w:p>
    <w:p w14:paraId="1E24BC47" w14:textId="77777777" w:rsidR="00492942" w:rsidRPr="009E2174" w:rsidRDefault="00492942" w:rsidP="00492942">
      <w:pPr>
        <w:pBdr>
          <w:top w:val="single" w:sz="4" w:space="1" w:color="auto"/>
          <w:left w:val="single" w:sz="4" w:space="4" w:color="auto"/>
          <w:bottom w:val="single" w:sz="4" w:space="1" w:color="auto"/>
          <w:right w:val="single" w:sz="4" w:space="4" w:color="auto"/>
        </w:pBdr>
        <w:rPr>
          <w:rFonts w:eastAsia="SimSun"/>
          <w:kern w:val="2"/>
          <w:lang w:eastAsia="zh-CN"/>
        </w:rPr>
      </w:pPr>
      <w:r w:rsidRPr="50FAACA7">
        <w:rPr>
          <w:rFonts w:eastAsia="SimSun"/>
          <w:lang w:eastAsia="zh-CN"/>
        </w:rPr>
        <w:t xml:space="preserve">For an </w:t>
      </w:r>
      <w:proofErr w:type="spellStart"/>
      <w:r w:rsidRPr="50FAACA7">
        <w:rPr>
          <w:rFonts w:eastAsia="SimSun"/>
          <w:lang w:eastAsia="zh-CN"/>
        </w:rPr>
        <w:t>eNB</w:t>
      </w:r>
      <w:proofErr w:type="spellEnd"/>
      <w:r w:rsidRPr="50FAACA7">
        <w:rPr>
          <w:rFonts w:eastAsia="SimSun"/>
          <w:lang w:eastAsia="zh-CN"/>
        </w:rPr>
        <w:t xml:space="preserve"> serving one or more RNs, the measurement refers to the number of active UEs connected directly to the </w:t>
      </w:r>
      <w:proofErr w:type="spellStart"/>
      <w:r w:rsidRPr="50FAACA7">
        <w:rPr>
          <w:rFonts w:eastAsia="SimSun"/>
          <w:lang w:eastAsia="zh-CN"/>
        </w:rPr>
        <w:t>eNB</w:t>
      </w:r>
      <w:proofErr w:type="spellEnd"/>
      <w:r w:rsidRPr="009E2174">
        <w:rPr>
          <w:rFonts w:eastAsia="SimSun"/>
          <w:kern w:val="2"/>
          <w:lang w:eastAsia="zh-CN"/>
        </w:rPr>
        <w:t xml:space="preserve">, </w:t>
      </w:r>
      <w:r w:rsidRPr="00F8255A">
        <w:rPr>
          <w:rFonts w:eastAsia="SimSun"/>
          <w:kern w:val="2"/>
          <w:highlight w:val="yellow"/>
          <w:lang w:eastAsia="zh-CN"/>
        </w:rPr>
        <w:t>excluding RNs.</w:t>
      </w:r>
    </w:p>
    <w:p w14:paraId="0257A632" w14:textId="77777777" w:rsidR="00492942" w:rsidRDefault="00492942" w:rsidP="00492942"/>
    <w:p w14:paraId="778F7AB1" w14:textId="77777777" w:rsidR="00492942" w:rsidRDefault="00492942" w:rsidP="00492942">
      <w:pPr>
        <w:rPr>
          <w:lang w:eastAsia="ja-JP"/>
        </w:rPr>
      </w:pPr>
      <w:r>
        <w:t xml:space="preserve">In NR, by lack of any mentioning, it remains unclear how to consider the relaying architecture and relay nodes. </w:t>
      </w:r>
      <w:r>
        <w:rPr>
          <w:lang w:eastAsia="ja-JP"/>
        </w:rPr>
        <w:t xml:space="preserve">Integrated access and backhaul (IAB) enables wireless relaying in NG-RAN.  The relaying node, referred to as </w:t>
      </w:r>
      <w:r>
        <w:rPr>
          <w:i/>
          <w:iCs/>
          <w:lang w:eastAsia="ja-JP"/>
        </w:rPr>
        <w:t>IAB-node</w:t>
      </w:r>
      <w:r>
        <w:rPr>
          <w:lang w:eastAsia="ja-JP"/>
        </w:rPr>
        <w:t xml:space="preserve">, supports access and backhauling via NR. The terminating node of NR backhauling on network side is referred to as the </w:t>
      </w:r>
      <w:r>
        <w:rPr>
          <w:i/>
          <w:lang w:eastAsia="ja-JP"/>
        </w:rPr>
        <w:t>IAB-donor</w:t>
      </w:r>
      <w:r>
        <w:rPr>
          <w:lang w:eastAsia="ja-JP"/>
        </w:rPr>
        <w:t xml:space="preserve">, which represents a gNB with additional functionality to support IAB. Backhauling can occur via a single or via multiple hops. </w:t>
      </w:r>
    </w:p>
    <w:p w14:paraId="5662D0C9" w14:textId="77777777" w:rsidR="00492942" w:rsidRDefault="00492942" w:rsidP="00492942">
      <w:r>
        <w:t>We think that 38.314 should also take into account IAB architecture for the relevant measurements, otherwise it may lead to incorrect estimates for OAM performance.</w:t>
      </w:r>
    </w:p>
    <w:p w14:paraId="27F0A2EF" w14:textId="77777777" w:rsidR="00492942" w:rsidRDefault="00492942" w:rsidP="00492942">
      <w:r>
        <w:t>In 38.314 has following measurements which needs to consider IAB architecture and functions:</w:t>
      </w:r>
    </w:p>
    <w:p w14:paraId="55A78496" w14:textId="77777777" w:rsidR="00492942" w:rsidRDefault="00492942" w:rsidP="00492942">
      <w:r>
        <w:tab/>
        <w:t>- Number of active UEs in RRC_CONNECTED</w:t>
      </w:r>
    </w:p>
    <w:p w14:paraId="16965F90" w14:textId="77777777" w:rsidR="00492942" w:rsidRDefault="00492942" w:rsidP="00492942">
      <w:r>
        <w:tab/>
        <w:t>- Number of stored inactive UE contexts</w:t>
      </w:r>
    </w:p>
    <w:p w14:paraId="21DCCE76" w14:textId="77777777" w:rsidR="00492942" w:rsidRDefault="00492942" w:rsidP="00492942">
      <w:r>
        <w:tab/>
        <w:t xml:space="preserve">- </w:t>
      </w:r>
      <w:r w:rsidRPr="00C86113">
        <w:t xml:space="preserve">Packet </w:t>
      </w:r>
      <w:proofErr w:type="spellStart"/>
      <w:r w:rsidRPr="00C86113">
        <w:t>Uu</w:t>
      </w:r>
      <w:proofErr w:type="spellEnd"/>
      <w:r w:rsidRPr="00C86113">
        <w:t xml:space="preserve"> Loss Rate in the DL per DRB per UE</w:t>
      </w:r>
    </w:p>
    <w:p w14:paraId="2EE952B8" w14:textId="77777777" w:rsidR="00492942" w:rsidRDefault="00492942" w:rsidP="00492942">
      <w:r>
        <w:t>In 38.314, the measurements are defined the following way:</w:t>
      </w:r>
    </w:p>
    <w:tbl>
      <w:tblPr>
        <w:tblStyle w:val="TableGrid"/>
        <w:tblW w:w="0" w:type="auto"/>
        <w:tblLook w:val="04A0" w:firstRow="1" w:lastRow="0" w:firstColumn="1" w:lastColumn="0" w:noHBand="0" w:noVBand="1"/>
      </w:tblPr>
      <w:tblGrid>
        <w:gridCol w:w="9631"/>
      </w:tblGrid>
      <w:tr w:rsidR="00492942" w14:paraId="26AB91B1" w14:textId="77777777" w:rsidTr="00FA38B4">
        <w:tc>
          <w:tcPr>
            <w:tcW w:w="9631" w:type="dxa"/>
          </w:tcPr>
          <w:p w14:paraId="48172C1E" w14:textId="77777777" w:rsidR="00492942" w:rsidRDefault="00492942" w:rsidP="00FA38B4">
            <w:pPr>
              <w:pStyle w:val="Heading4"/>
              <w:rPr>
                <w:lang w:eastAsia="ja-JP"/>
              </w:rPr>
            </w:pPr>
            <w:bookmarkStart w:id="2" w:name="_Toc532550781"/>
            <w:bookmarkStart w:id="3" w:name="_Toc23029795"/>
            <w:bookmarkStart w:id="4" w:name="_Toc22987262"/>
            <w:bookmarkStart w:id="5" w:name="_Toc22986234"/>
            <w:bookmarkStart w:id="6" w:name="_Toc34761710"/>
            <w:r>
              <w:rPr>
                <w:lang w:eastAsia="ja-JP"/>
              </w:rPr>
              <w:lastRenderedPageBreak/>
              <w:t>4.1.1.3</w:t>
            </w:r>
            <w:r>
              <w:rPr>
                <w:lang w:eastAsia="ja-JP"/>
              </w:rPr>
              <w:tab/>
            </w:r>
            <w:bookmarkEnd w:id="2"/>
            <w:r>
              <w:rPr>
                <w:lang w:eastAsia="ja-JP"/>
              </w:rPr>
              <w:t>Number of active UEs</w:t>
            </w:r>
            <w:bookmarkEnd w:id="3"/>
            <w:bookmarkEnd w:id="4"/>
            <w:bookmarkEnd w:id="5"/>
            <w:r>
              <w:rPr>
                <w:lang w:eastAsia="ja-JP"/>
              </w:rPr>
              <w:t xml:space="preserve"> in RRC_CONNECTED</w:t>
            </w:r>
            <w:bookmarkEnd w:id="6"/>
          </w:p>
          <w:p w14:paraId="3C045B7B" w14:textId="77777777" w:rsidR="00492942" w:rsidRDefault="00492942" w:rsidP="00FA38B4">
            <w:pPr>
              <w:rPr>
                <w:rFonts w:eastAsia="SimSun"/>
                <w:kern w:val="2"/>
                <w:lang w:eastAsia="zh-CN"/>
              </w:rPr>
            </w:pPr>
            <w:r>
              <w:rPr>
                <w:rFonts w:eastAsia="SimSun"/>
                <w:kern w:val="2"/>
                <w:lang w:eastAsia="zh-CN"/>
              </w:rPr>
              <w:t>The objective of the measurement is to measure number of active UEs per QoS level for OAM performance observability. It is intended to be part of a calculation to determine the bitrate UEs achieve when they are active, i.e. when applications are transmitting and receiving data. The measurements are applicable for both non-split gNB and split gNB deployment scenario.</w:t>
            </w:r>
          </w:p>
          <w:p w14:paraId="0E365CB2" w14:textId="77777777" w:rsidR="00492942" w:rsidRDefault="00492942" w:rsidP="00FA38B4">
            <w:pPr>
              <w:rPr>
                <w:rFonts w:eastAsia="SimSun"/>
                <w:kern w:val="2"/>
                <w:lang w:eastAsia="zh-CN"/>
              </w:rPr>
            </w:pPr>
          </w:p>
          <w:p w14:paraId="568ED86D" w14:textId="77777777" w:rsidR="00492942" w:rsidRDefault="00492942" w:rsidP="00FA38B4">
            <w:pPr>
              <w:pStyle w:val="Heading4"/>
              <w:rPr>
                <w:lang w:eastAsia="ja-JP"/>
              </w:rPr>
            </w:pPr>
            <w:bookmarkStart w:id="7" w:name="_Toc23029804"/>
            <w:bookmarkStart w:id="8" w:name="_Toc22987271"/>
            <w:bookmarkStart w:id="9" w:name="_Toc22986243"/>
            <w:bookmarkStart w:id="10" w:name="_Toc34761719"/>
            <w:r>
              <w:rPr>
                <w:lang w:eastAsia="ja-JP"/>
              </w:rPr>
              <w:t>4.1.1.4</w:t>
            </w:r>
            <w:r>
              <w:rPr>
                <w:lang w:eastAsia="ja-JP"/>
              </w:rPr>
              <w:tab/>
              <w:t>Number of stored inactive UE contexts</w:t>
            </w:r>
            <w:bookmarkEnd w:id="7"/>
            <w:bookmarkEnd w:id="8"/>
            <w:bookmarkEnd w:id="9"/>
            <w:bookmarkEnd w:id="10"/>
          </w:p>
          <w:p w14:paraId="4111BD8A" w14:textId="77777777" w:rsidR="00492942" w:rsidRDefault="00492942" w:rsidP="00FA38B4">
            <w:pPr>
              <w:rPr>
                <w:rFonts w:eastAsia="SimSun"/>
              </w:rPr>
            </w:pPr>
            <w:r>
              <w:rPr>
                <w:rFonts w:eastAsia="SimSun"/>
              </w:rPr>
              <w:t>The objective of the measurement is to measure number of stored inactive UE contexts for OAM performance observability. It is intended to be part of indication about the memory consumption in a RAN node.</w:t>
            </w:r>
          </w:p>
          <w:p w14:paraId="60A13F35" w14:textId="77777777" w:rsidR="00492942" w:rsidRDefault="00492942" w:rsidP="00FA38B4">
            <w:pPr>
              <w:rPr>
                <w:rFonts w:eastAsia="SimSun"/>
              </w:rPr>
            </w:pPr>
            <w:r>
              <w:rPr>
                <w:rFonts w:eastAsia="SimSun"/>
              </w:rPr>
              <w:t xml:space="preserve">The measurement is obtained by sampling at a pre-defined interval, the number of inactive UE contexts for each NR gNB and then taking the arithmetic mean or </w:t>
            </w:r>
            <w:r>
              <w:rPr>
                <w:rFonts w:eastAsia="SimSun"/>
                <w:lang w:val="en-US" w:eastAsia="zh-CN"/>
              </w:rPr>
              <w:t xml:space="preserve">maximum value </w:t>
            </w:r>
            <w:r>
              <w:rPr>
                <w:rFonts w:eastAsia="SimSun"/>
              </w:rPr>
              <w:t>over pre-defined time duration.</w:t>
            </w:r>
          </w:p>
          <w:p w14:paraId="2502B98F" w14:textId="77777777" w:rsidR="00492942" w:rsidRDefault="00492942" w:rsidP="00FA38B4">
            <w:pPr>
              <w:rPr>
                <w:rFonts w:eastAsia="SimSun"/>
                <w:kern w:val="2"/>
                <w:lang w:eastAsia="zh-CN"/>
              </w:rPr>
            </w:pPr>
          </w:p>
          <w:p w14:paraId="74956C9A" w14:textId="77777777" w:rsidR="00492942" w:rsidRDefault="00492942" w:rsidP="00FA38B4">
            <w:pPr>
              <w:keepNext/>
              <w:keepLines/>
              <w:spacing w:before="120"/>
              <w:ind w:left="1418" w:hanging="1418"/>
              <w:outlineLvl w:val="3"/>
              <w:rPr>
                <w:rFonts w:ascii="Arial" w:hAnsi="Arial"/>
                <w:sz w:val="24"/>
                <w:lang w:eastAsia="ja-JP"/>
              </w:rPr>
            </w:pPr>
            <w:bookmarkStart w:id="11" w:name="_Toc23170585"/>
            <w:r>
              <w:rPr>
                <w:rFonts w:ascii="Arial" w:hAnsi="Arial"/>
                <w:sz w:val="24"/>
                <w:lang w:eastAsia="ja-JP"/>
              </w:rPr>
              <w:t>4.1.1.5</w:t>
            </w:r>
            <w:r>
              <w:rPr>
                <w:rFonts w:ascii="Arial" w:hAnsi="Arial"/>
                <w:sz w:val="24"/>
                <w:lang w:eastAsia="ja-JP"/>
              </w:rPr>
              <w:tab/>
              <w:t xml:space="preserve"> </w:t>
            </w:r>
            <w:bookmarkEnd w:id="11"/>
            <w:r>
              <w:rPr>
                <w:rFonts w:ascii="Arial" w:hAnsi="Arial"/>
                <w:sz w:val="24"/>
                <w:lang w:eastAsia="ja-JP"/>
              </w:rPr>
              <w:t>Packet Loss Rate</w:t>
            </w:r>
          </w:p>
          <w:p w14:paraId="23743EFE" w14:textId="77777777" w:rsidR="00492942" w:rsidRDefault="00492942" w:rsidP="00FA38B4">
            <w:pPr>
              <w:keepNext/>
              <w:keepLines/>
              <w:spacing w:before="120"/>
              <w:ind w:left="1701" w:hanging="1701"/>
              <w:outlineLvl w:val="4"/>
              <w:rPr>
                <w:rFonts w:ascii="Arial" w:hAnsi="Arial"/>
                <w:sz w:val="22"/>
                <w:lang w:eastAsia="ja-JP"/>
              </w:rPr>
            </w:pPr>
            <w:bookmarkStart w:id="12" w:name="_Toc518910494"/>
            <w:r>
              <w:rPr>
                <w:rFonts w:ascii="Arial" w:hAnsi="Arial"/>
                <w:sz w:val="22"/>
                <w:lang w:eastAsia="ja-JP"/>
              </w:rPr>
              <w:t>4.1.1.5.1</w:t>
            </w:r>
            <w:r>
              <w:rPr>
                <w:rFonts w:ascii="Arial" w:hAnsi="Arial"/>
                <w:sz w:val="22"/>
                <w:lang w:eastAsia="ja-JP"/>
              </w:rPr>
              <w:tab/>
              <w:t xml:space="preserve">Packet </w:t>
            </w:r>
            <w:proofErr w:type="spellStart"/>
            <w:r>
              <w:rPr>
                <w:rFonts w:ascii="Arial" w:hAnsi="Arial"/>
                <w:sz w:val="22"/>
                <w:lang w:eastAsia="ja-JP"/>
              </w:rPr>
              <w:t>Uu</w:t>
            </w:r>
            <w:proofErr w:type="spellEnd"/>
            <w:r>
              <w:rPr>
                <w:rFonts w:ascii="Arial" w:hAnsi="Arial"/>
                <w:sz w:val="22"/>
                <w:lang w:eastAsia="ja-JP"/>
              </w:rPr>
              <w:t xml:space="preserve"> Loss Rate in the DL per</w:t>
            </w:r>
            <w:bookmarkEnd w:id="12"/>
            <w:r>
              <w:rPr>
                <w:rFonts w:ascii="Arial" w:hAnsi="Arial"/>
                <w:sz w:val="22"/>
                <w:lang w:eastAsia="ja-JP"/>
              </w:rPr>
              <w:t xml:space="preserve"> DRB per UE</w:t>
            </w:r>
          </w:p>
          <w:p w14:paraId="3DA1513E" w14:textId="77777777" w:rsidR="00492942" w:rsidRDefault="00492942" w:rsidP="00FA38B4">
            <w:pPr>
              <w:rPr>
                <w:rFonts w:eastAsia="SimSun"/>
                <w:kern w:val="2"/>
                <w:lang w:eastAsia="zh-CN"/>
              </w:rPr>
            </w:pPr>
            <w:r>
              <w:rPr>
                <w:kern w:val="2"/>
              </w:rPr>
              <w:t xml:space="preserve">The objective of this measurement is to measure packets that are lost at </w:t>
            </w:r>
            <w:proofErr w:type="spellStart"/>
            <w:r>
              <w:rPr>
                <w:kern w:val="2"/>
              </w:rPr>
              <w:t>Uu</w:t>
            </w:r>
            <w:proofErr w:type="spellEnd"/>
            <w:r>
              <w:rPr>
                <w:kern w:val="2"/>
              </w:rPr>
              <w:t xml:space="preserve"> transmission, for OAM performance observability</w:t>
            </w:r>
          </w:p>
          <w:p w14:paraId="70B68F7D" w14:textId="77777777" w:rsidR="00492942" w:rsidRDefault="00492942" w:rsidP="00FA38B4"/>
        </w:tc>
      </w:tr>
    </w:tbl>
    <w:p w14:paraId="1F0100B4" w14:textId="77777777" w:rsidR="00492942" w:rsidRDefault="00492942" w:rsidP="00492942"/>
    <w:p w14:paraId="0484C539" w14:textId="29265125" w:rsidR="00492942" w:rsidRDefault="00492942" w:rsidP="00492942">
      <w:pPr>
        <w:pStyle w:val="Heading1"/>
      </w:pPr>
      <w:r w:rsidRPr="006E13D1">
        <w:t>3</w:t>
      </w:r>
      <w:r>
        <w:tab/>
        <w:t xml:space="preserve">Unclarity on L2 Measurements applicability for IAB </w:t>
      </w:r>
    </w:p>
    <w:p w14:paraId="748EC849" w14:textId="77777777" w:rsidR="00492942" w:rsidRDefault="00492942" w:rsidP="00492942"/>
    <w:p w14:paraId="24A69BA5" w14:textId="77777777" w:rsidR="00492942" w:rsidRDefault="00492942" w:rsidP="00492942">
      <w:pPr>
        <w:pStyle w:val="Heading3"/>
        <w:rPr>
          <w:lang w:eastAsia="ja-JP"/>
        </w:rPr>
      </w:pPr>
      <w:r>
        <w:rPr>
          <w:lang w:eastAsia="ja-JP"/>
        </w:rPr>
        <w:t>3.1</w:t>
      </w:r>
      <w:r>
        <w:rPr>
          <w:lang w:eastAsia="ja-JP"/>
        </w:rPr>
        <w:tab/>
        <w:t>Number of active UEs in RRC_CONNECTED</w:t>
      </w:r>
    </w:p>
    <w:p w14:paraId="26ADDDFD" w14:textId="77777777" w:rsidR="00492942" w:rsidRDefault="00492942" w:rsidP="00492942">
      <w:bookmarkStart w:id="13" w:name="_Hlk47034312"/>
      <w:r>
        <w:t xml:space="preserve">In case of IAB architecture, as a gNB (donor IAB) can be connected to one or more IAB node (via IAB-MT ), these IAB  Nodes should be considered with some attention when counting  </w:t>
      </w:r>
      <w:proofErr w:type="spellStart"/>
      <w:r>
        <w:t>RRC_connected</w:t>
      </w:r>
      <w:proofErr w:type="spellEnd"/>
      <w:r>
        <w:t xml:space="preserve"> UEs of that gNB. </w:t>
      </w:r>
    </w:p>
    <w:bookmarkEnd w:id="13"/>
    <w:p w14:paraId="7729EC9A" w14:textId="77777777" w:rsidR="00492942" w:rsidRDefault="00492942" w:rsidP="00492942">
      <w:r w:rsidRPr="00FB1F65">
        <w:rPr>
          <w:b/>
          <w:bCs/>
        </w:rPr>
        <w:t>Observation 1:</w:t>
      </w:r>
      <w:r>
        <w:t xml:space="preserve"> In IAB architecture, for a gNB (donor IAB) serving an IAB Node, the RRC_CONNECTED UEs measure can gather together normal UEs and IAB-MT UEs.</w:t>
      </w:r>
    </w:p>
    <w:p w14:paraId="1E66CAE8" w14:textId="77777777" w:rsidR="00492942" w:rsidRDefault="00492942" w:rsidP="00492942">
      <w:pPr>
        <w:rPr>
          <w:rFonts w:eastAsia="SimSun"/>
          <w:kern w:val="2"/>
          <w:lang w:eastAsia="zh-CN"/>
        </w:rPr>
      </w:pPr>
      <w:r w:rsidRPr="009330CF">
        <w:rPr>
          <w:b/>
          <w:bCs/>
        </w:rPr>
        <w:t>Proposal 1:</w:t>
      </w:r>
      <w:r>
        <w:t xml:space="preserve"> TS38.314 clarifies that,</w:t>
      </w:r>
      <w:r w:rsidRPr="009E2174">
        <w:rPr>
          <w:rFonts w:eastAsia="SimSun"/>
          <w:kern w:val="2"/>
          <w:lang w:eastAsia="zh-CN"/>
        </w:rPr>
        <w:t xml:space="preserve"> </w:t>
      </w:r>
      <w:r>
        <w:rPr>
          <w:rFonts w:eastAsia="SimSun"/>
          <w:kern w:val="2"/>
          <w:lang w:eastAsia="zh-CN"/>
        </w:rPr>
        <w:t xml:space="preserve">for </w:t>
      </w:r>
      <w:r w:rsidRPr="009E2174">
        <w:rPr>
          <w:rFonts w:eastAsia="SimSun"/>
          <w:kern w:val="2"/>
          <w:lang w:eastAsia="zh-CN"/>
        </w:rPr>
        <w:t>a</w:t>
      </w:r>
      <w:r>
        <w:rPr>
          <w:rFonts w:eastAsia="SimSun"/>
          <w:kern w:val="2"/>
          <w:lang w:eastAsia="zh-CN"/>
        </w:rPr>
        <w:t xml:space="preserve"> g</w:t>
      </w:r>
      <w:r w:rsidRPr="009E2174">
        <w:rPr>
          <w:rFonts w:eastAsia="SimSun"/>
          <w:kern w:val="2"/>
          <w:lang w:eastAsia="zh-CN"/>
        </w:rPr>
        <w:t xml:space="preserve">NB serving </w:t>
      </w:r>
      <w:r>
        <w:rPr>
          <w:rFonts w:eastAsia="SimSun"/>
          <w:kern w:val="2"/>
          <w:lang w:eastAsia="zh-CN"/>
        </w:rPr>
        <w:t>as donor an</w:t>
      </w:r>
      <w:r w:rsidRPr="009E2174">
        <w:rPr>
          <w:rFonts w:eastAsia="SimSun"/>
          <w:kern w:val="2"/>
          <w:lang w:eastAsia="zh-CN"/>
        </w:rPr>
        <w:t xml:space="preserve"> </w:t>
      </w:r>
      <w:r>
        <w:rPr>
          <w:rFonts w:eastAsia="SimSun"/>
          <w:kern w:val="2"/>
          <w:lang w:eastAsia="zh-CN"/>
        </w:rPr>
        <w:t>IAB Node</w:t>
      </w:r>
      <w:r w:rsidRPr="009E2174">
        <w:rPr>
          <w:rFonts w:eastAsia="SimSun"/>
          <w:kern w:val="2"/>
          <w:lang w:eastAsia="zh-CN"/>
        </w:rPr>
        <w:t xml:space="preserve">, the measurement refers to the number of active UEs connected directly to the </w:t>
      </w:r>
      <w:r>
        <w:rPr>
          <w:rFonts w:eastAsia="SimSun"/>
          <w:kern w:val="2"/>
          <w:lang w:eastAsia="zh-CN"/>
        </w:rPr>
        <w:t>g</w:t>
      </w:r>
      <w:r w:rsidRPr="009E2174">
        <w:rPr>
          <w:rFonts w:eastAsia="SimSun"/>
          <w:kern w:val="2"/>
          <w:lang w:eastAsia="zh-CN"/>
        </w:rPr>
        <w:t>NB, excluding</w:t>
      </w:r>
      <w:r>
        <w:rPr>
          <w:rFonts w:eastAsia="SimSun"/>
          <w:kern w:val="2"/>
          <w:lang w:eastAsia="zh-CN"/>
        </w:rPr>
        <w:t xml:space="preserve"> </w:t>
      </w:r>
      <w:r w:rsidRPr="009E2174">
        <w:rPr>
          <w:rFonts w:eastAsia="SimSun"/>
          <w:kern w:val="2"/>
          <w:lang w:eastAsia="zh-CN"/>
        </w:rPr>
        <w:t>active UEs connected</w:t>
      </w:r>
      <w:r>
        <w:rPr>
          <w:rFonts w:eastAsia="SimSun"/>
          <w:kern w:val="2"/>
          <w:lang w:eastAsia="zh-CN"/>
        </w:rPr>
        <w:t xml:space="preserve"> (as child) to</w:t>
      </w:r>
      <w:r w:rsidRPr="009E2174">
        <w:rPr>
          <w:rFonts w:eastAsia="SimSun"/>
          <w:kern w:val="2"/>
          <w:lang w:eastAsia="zh-CN"/>
        </w:rPr>
        <w:t xml:space="preserve"> </w:t>
      </w:r>
      <w:r>
        <w:rPr>
          <w:rFonts w:eastAsia="SimSun"/>
          <w:kern w:val="2"/>
          <w:lang w:eastAsia="zh-CN"/>
        </w:rPr>
        <w:t>IAB Node</w:t>
      </w:r>
      <w:r w:rsidRPr="009E2174">
        <w:rPr>
          <w:rFonts w:eastAsia="SimSun"/>
          <w:kern w:val="2"/>
          <w:lang w:eastAsia="zh-CN"/>
        </w:rPr>
        <w:t>.</w:t>
      </w:r>
    </w:p>
    <w:p w14:paraId="6882DC9A" w14:textId="77777777" w:rsidR="00492942" w:rsidRPr="00916606" w:rsidRDefault="00492942" w:rsidP="00492942">
      <w:pPr>
        <w:rPr>
          <w:rFonts w:eastAsia="SimSun"/>
          <w:b/>
          <w:bCs/>
          <w:kern w:val="2"/>
          <w:lang w:eastAsia="zh-CN"/>
        </w:rPr>
      </w:pPr>
      <w:r w:rsidRPr="00A756FA">
        <w:rPr>
          <w:rFonts w:eastAsia="SimSun"/>
          <w:b/>
          <w:bCs/>
          <w:kern w:val="2"/>
          <w:lang w:eastAsia="zh-CN"/>
        </w:rPr>
        <w:t>Proposal 2:</w:t>
      </w:r>
      <w:r>
        <w:rPr>
          <w:rFonts w:eastAsia="SimSun"/>
          <w:kern w:val="2"/>
          <w:lang w:eastAsia="zh-CN"/>
        </w:rPr>
        <w:t xml:space="preserve"> RAN2 can discuss if a separate measurement for number of IAB_MTs </w:t>
      </w:r>
      <w:proofErr w:type="spellStart"/>
      <w:r>
        <w:rPr>
          <w:rFonts w:eastAsia="SimSun"/>
          <w:kern w:val="2"/>
          <w:lang w:eastAsia="zh-CN"/>
        </w:rPr>
        <w:t>RRC_Connected</w:t>
      </w:r>
      <w:proofErr w:type="spellEnd"/>
      <w:r>
        <w:rPr>
          <w:rFonts w:eastAsia="SimSun"/>
          <w:kern w:val="2"/>
          <w:lang w:eastAsia="zh-CN"/>
        </w:rPr>
        <w:t xml:space="preserve"> to serving gNB is needed.  </w:t>
      </w:r>
    </w:p>
    <w:p w14:paraId="7F55F43B" w14:textId="77777777" w:rsidR="00492942" w:rsidRDefault="00492942" w:rsidP="00492942">
      <w:pPr>
        <w:pStyle w:val="Heading3"/>
        <w:rPr>
          <w:lang w:eastAsia="ja-JP"/>
        </w:rPr>
      </w:pPr>
      <w:r>
        <w:rPr>
          <w:lang w:eastAsia="ja-JP"/>
        </w:rPr>
        <w:t>3.2</w:t>
      </w:r>
      <w:r>
        <w:rPr>
          <w:lang w:eastAsia="ja-JP"/>
        </w:rPr>
        <w:tab/>
        <w:t>Number of stored inactive UE contexts</w:t>
      </w:r>
    </w:p>
    <w:p w14:paraId="1F87780B" w14:textId="77777777" w:rsidR="00492942" w:rsidRDefault="00492942" w:rsidP="00492942">
      <w:bookmarkStart w:id="14" w:name="_Hlk47034294"/>
      <w:r>
        <w:t xml:space="preserve">In case of IAB architecture, as a gNB can be connected to one or more IAB Node (Relay Node), theses IAB Node should not be considered for counting inactive UEs of that gNB. </w:t>
      </w:r>
    </w:p>
    <w:bookmarkEnd w:id="14"/>
    <w:p w14:paraId="2B14F42C" w14:textId="77777777" w:rsidR="00492942" w:rsidRDefault="00492942" w:rsidP="00492942">
      <w:r w:rsidRPr="00FB1F65">
        <w:rPr>
          <w:b/>
          <w:bCs/>
        </w:rPr>
        <w:t xml:space="preserve">Observation </w:t>
      </w:r>
      <w:r>
        <w:rPr>
          <w:b/>
          <w:bCs/>
        </w:rPr>
        <w:t>2</w:t>
      </w:r>
      <w:r w:rsidRPr="00FB1F65">
        <w:rPr>
          <w:b/>
          <w:bCs/>
        </w:rPr>
        <w:t>:</w:t>
      </w:r>
      <w:r>
        <w:t xml:space="preserve"> In IAB architecture, for a gNB serving as donor an IAB Node, the inactive UEs can be normal UEs and IAB-MT UEs.</w:t>
      </w:r>
    </w:p>
    <w:p w14:paraId="5DE7FBF9" w14:textId="77777777" w:rsidR="00492942" w:rsidRDefault="00492942" w:rsidP="00492942">
      <w:r>
        <w:t>RRC procedures do not specify precisely, whether IAB-MT support RRC INACTIVE. However, upper layers specification TS24.501, section 4.5 specify what follows:</w:t>
      </w:r>
    </w:p>
    <w:p w14:paraId="27BA5DF2" w14:textId="77777777" w:rsidR="00492942" w:rsidRPr="00CF661E" w:rsidRDefault="00492942" w:rsidP="00492942">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33B2C244" w14:textId="77777777" w:rsidR="00492942" w:rsidRDefault="00492942" w:rsidP="00492942">
      <w:r>
        <w:lastRenderedPageBreak/>
        <w:t xml:space="preserve"> This suggests, IAB-MT support for RRC INACTIVE might depend on implementation choice, but NAS specification distinguish UE operation as IAB-MT for RRC inactive state.</w:t>
      </w:r>
    </w:p>
    <w:p w14:paraId="6BD36AC4" w14:textId="77777777" w:rsidR="00492942" w:rsidRDefault="00492942" w:rsidP="00492942">
      <w:r w:rsidRPr="009330CF">
        <w:rPr>
          <w:b/>
          <w:bCs/>
        </w:rPr>
        <w:t xml:space="preserve">Proposal </w:t>
      </w:r>
      <w:r>
        <w:rPr>
          <w:b/>
          <w:bCs/>
        </w:rPr>
        <w:t>3</w:t>
      </w:r>
      <w:r w:rsidRPr="009330CF">
        <w:rPr>
          <w:b/>
          <w:bCs/>
        </w:rPr>
        <w:t>:</w:t>
      </w:r>
      <w:r>
        <w:t xml:space="preserve"> RAN2 should clarify if IAB MT can be in RRC Inactive mode.</w:t>
      </w:r>
    </w:p>
    <w:p w14:paraId="28B3C6A8" w14:textId="77777777" w:rsidR="00492942" w:rsidRDefault="00492942" w:rsidP="00492942">
      <w:pPr>
        <w:rPr>
          <w:rFonts w:eastAsia="SimSun"/>
          <w:kern w:val="2"/>
          <w:lang w:eastAsia="zh-CN"/>
        </w:rPr>
      </w:pPr>
      <w:r w:rsidRPr="004872B3">
        <w:rPr>
          <w:b/>
          <w:bCs/>
        </w:rPr>
        <w:t>Proposal 4:</w:t>
      </w:r>
      <w:r>
        <w:t xml:space="preserve"> If relevant, TS38.314 clarifies that,</w:t>
      </w:r>
      <w:r w:rsidRPr="009E2174">
        <w:rPr>
          <w:rFonts w:eastAsia="SimSun"/>
          <w:kern w:val="2"/>
          <w:lang w:eastAsia="zh-CN"/>
        </w:rPr>
        <w:t xml:space="preserve"> </w:t>
      </w:r>
      <w:r>
        <w:rPr>
          <w:rFonts w:eastAsia="SimSun"/>
          <w:kern w:val="2"/>
          <w:lang w:eastAsia="zh-CN"/>
        </w:rPr>
        <w:t>f</w:t>
      </w:r>
      <w:r w:rsidRPr="009E2174">
        <w:rPr>
          <w:rFonts w:eastAsia="SimSun"/>
          <w:kern w:val="2"/>
          <w:lang w:eastAsia="zh-CN"/>
        </w:rPr>
        <w:t>or a</w:t>
      </w:r>
      <w:r>
        <w:rPr>
          <w:rFonts w:eastAsia="SimSun"/>
          <w:kern w:val="2"/>
          <w:lang w:eastAsia="zh-CN"/>
        </w:rPr>
        <w:t xml:space="preserve"> g</w:t>
      </w:r>
      <w:r w:rsidRPr="009E2174">
        <w:rPr>
          <w:rFonts w:eastAsia="SimSun"/>
          <w:kern w:val="2"/>
          <w:lang w:eastAsia="zh-CN"/>
        </w:rPr>
        <w:t xml:space="preserve">NB serving </w:t>
      </w:r>
      <w:r>
        <w:rPr>
          <w:rFonts w:eastAsia="SimSun"/>
          <w:kern w:val="2"/>
          <w:lang w:eastAsia="zh-CN"/>
        </w:rPr>
        <w:t>an</w:t>
      </w:r>
      <w:r w:rsidRPr="009E2174">
        <w:rPr>
          <w:rFonts w:eastAsia="SimSun"/>
          <w:kern w:val="2"/>
          <w:lang w:eastAsia="zh-CN"/>
        </w:rPr>
        <w:t xml:space="preserve"> </w:t>
      </w:r>
      <w:r>
        <w:rPr>
          <w:rFonts w:eastAsia="SimSun"/>
          <w:kern w:val="2"/>
          <w:lang w:eastAsia="zh-CN"/>
        </w:rPr>
        <w:t>IAB Node</w:t>
      </w:r>
      <w:r w:rsidRPr="009E2174">
        <w:rPr>
          <w:rFonts w:eastAsia="SimSun"/>
          <w:kern w:val="2"/>
          <w:lang w:eastAsia="zh-CN"/>
        </w:rPr>
        <w:t xml:space="preserve">, the measurement refers to the number of </w:t>
      </w:r>
      <w:r>
        <w:rPr>
          <w:rFonts w:eastAsia="SimSun"/>
          <w:kern w:val="2"/>
          <w:lang w:eastAsia="zh-CN"/>
        </w:rPr>
        <w:t>in</w:t>
      </w:r>
      <w:r w:rsidRPr="009E2174">
        <w:rPr>
          <w:rFonts w:eastAsia="SimSun"/>
          <w:kern w:val="2"/>
          <w:lang w:eastAsia="zh-CN"/>
        </w:rPr>
        <w:t>active</w:t>
      </w:r>
      <w:r>
        <w:rPr>
          <w:rFonts w:eastAsia="SimSun"/>
          <w:kern w:val="2"/>
          <w:lang w:eastAsia="zh-CN"/>
        </w:rPr>
        <w:t xml:space="preserve"> normal</w:t>
      </w:r>
      <w:r w:rsidRPr="009E2174">
        <w:rPr>
          <w:rFonts w:eastAsia="SimSun"/>
          <w:kern w:val="2"/>
          <w:lang w:eastAsia="zh-CN"/>
        </w:rPr>
        <w:t xml:space="preserve"> UEs </w:t>
      </w:r>
      <w:r w:rsidRPr="00A756FA">
        <w:rPr>
          <w:rFonts w:eastAsia="SimSun"/>
          <w:kern w:val="2"/>
          <w:lang w:eastAsia="zh-CN"/>
        </w:rPr>
        <w:t xml:space="preserve">connected </w:t>
      </w:r>
      <w:r w:rsidRPr="009E2174">
        <w:rPr>
          <w:rFonts w:eastAsia="SimSun"/>
          <w:kern w:val="2"/>
          <w:lang w:eastAsia="zh-CN"/>
        </w:rPr>
        <w:t>directl</w:t>
      </w:r>
      <w:r>
        <w:rPr>
          <w:rFonts w:eastAsia="SimSun"/>
          <w:kern w:val="2"/>
          <w:lang w:eastAsia="zh-CN"/>
        </w:rPr>
        <w:t>y</w:t>
      </w:r>
      <w:r w:rsidRPr="009E2174">
        <w:rPr>
          <w:rFonts w:eastAsia="SimSun"/>
          <w:kern w:val="2"/>
          <w:lang w:eastAsia="zh-CN"/>
        </w:rPr>
        <w:t xml:space="preserve"> to the </w:t>
      </w:r>
      <w:r>
        <w:rPr>
          <w:rFonts w:eastAsia="SimSun"/>
          <w:kern w:val="2"/>
          <w:lang w:eastAsia="zh-CN"/>
        </w:rPr>
        <w:t>g</w:t>
      </w:r>
      <w:r w:rsidRPr="009E2174">
        <w:rPr>
          <w:rFonts w:eastAsia="SimSun"/>
          <w:kern w:val="2"/>
          <w:lang w:eastAsia="zh-CN"/>
        </w:rPr>
        <w:t>NB</w:t>
      </w:r>
      <w:r>
        <w:rPr>
          <w:rFonts w:eastAsia="SimSun"/>
          <w:kern w:val="2"/>
          <w:lang w:eastAsia="zh-CN"/>
        </w:rPr>
        <w:t xml:space="preserve">, </w:t>
      </w:r>
      <w:r w:rsidRPr="009E2174">
        <w:rPr>
          <w:rFonts w:eastAsia="SimSun"/>
          <w:kern w:val="2"/>
          <w:lang w:eastAsia="zh-CN"/>
        </w:rPr>
        <w:t xml:space="preserve">excluding </w:t>
      </w:r>
      <w:r>
        <w:rPr>
          <w:rFonts w:eastAsia="SimSun"/>
          <w:kern w:val="2"/>
          <w:lang w:eastAsia="zh-CN"/>
        </w:rPr>
        <w:t>IAB Node</w:t>
      </w:r>
      <w:r w:rsidRPr="009E2174">
        <w:rPr>
          <w:rFonts w:eastAsia="SimSun"/>
          <w:kern w:val="2"/>
          <w:lang w:eastAsia="zh-CN"/>
        </w:rPr>
        <w:t>s.</w:t>
      </w:r>
    </w:p>
    <w:p w14:paraId="13D8F2C6" w14:textId="77777777" w:rsidR="00492942" w:rsidRPr="00916606" w:rsidRDefault="00492942" w:rsidP="00492942">
      <w:pPr>
        <w:rPr>
          <w:rFonts w:eastAsia="SimSun"/>
          <w:b/>
          <w:bCs/>
          <w:kern w:val="2"/>
          <w:lang w:eastAsia="zh-CN"/>
        </w:rPr>
      </w:pPr>
      <w:r w:rsidRPr="00A756FA">
        <w:rPr>
          <w:rFonts w:eastAsia="SimSun"/>
          <w:b/>
          <w:bCs/>
          <w:kern w:val="2"/>
          <w:lang w:eastAsia="zh-CN"/>
        </w:rPr>
        <w:t xml:space="preserve">Proposal </w:t>
      </w:r>
      <w:r>
        <w:rPr>
          <w:rFonts w:eastAsia="SimSun"/>
          <w:b/>
          <w:bCs/>
          <w:kern w:val="2"/>
          <w:lang w:eastAsia="zh-CN"/>
        </w:rPr>
        <w:t>5</w:t>
      </w:r>
      <w:r w:rsidRPr="00A756FA">
        <w:rPr>
          <w:rFonts w:eastAsia="SimSun"/>
          <w:b/>
          <w:bCs/>
          <w:kern w:val="2"/>
          <w:lang w:eastAsia="zh-CN"/>
        </w:rPr>
        <w:t>:</w:t>
      </w:r>
      <w:r>
        <w:rPr>
          <w:rFonts w:eastAsia="SimSun"/>
          <w:kern w:val="2"/>
          <w:lang w:eastAsia="zh-CN"/>
        </w:rPr>
        <w:t xml:space="preserve"> RAN2 can discuss if a separate measurement for number of IAB_MTs in </w:t>
      </w:r>
      <w:proofErr w:type="spellStart"/>
      <w:r>
        <w:rPr>
          <w:rFonts w:eastAsia="SimSun"/>
          <w:kern w:val="2"/>
          <w:lang w:eastAsia="zh-CN"/>
        </w:rPr>
        <w:t>Inactive_RRC</w:t>
      </w:r>
      <w:proofErr w:type="spellEnd"/>
      <w:r>
        <w:rPr>
          <w:rFonts w:eastAsia="SimSun"/>
          <w:kern w:val="2"/>
          <w:lang w:eastAsia="zh-CN"/>
        </w:rPr>
        <w:t xml:space="preserve"> state is needed.</w:t>
      </w:r>
    </w:p>
    <w:p w14:paraId="04E6644F" w14:textId="77777777" w:rsidR="00492942" w:rsidRDefault="00492942" w:rsidP="00492942">
      <w:pPr>
        <w:pStyle w:val="Heading3"/>
        <w:rPr>
          <w:lang w:eastAsia="ja-JP"/>
        </w:rPr>
      </w:pPr>
      <w:r w:rsidRPr="50FAACA7">
        <w:rPr>
          <w:lang w:eastAsia="ja-JP"/>
        </w:rPr>
        <w:t>3.3</w:t>
      </w:r>
      <w:r w:rsidRPr="009824FD">
        <w:rPr>
          <w:szCs w:val="28"/>
          <w:lang w:eastAsia="ja-JP"/>
        </w:rPr>
        <w:tab/>
      </w:r>
      <w:r w:rsidRPr="50FAACA7">
        <w:rPr>
          <w:lang w:eastAsia="ja-JP"/>
        </w:rPr>
        <w:t xml:space="preserve"> Packet Loss Rate</w:t>
      </w:r>
    </w:p>
    <w:p w14:paraId="15A2DE07" w14:textId="77777777" w:rsidR="00492942" w:rsidRDefault="00492942" w:rsidP="00492942">
      <w:pPr>
        <w:rPr>
          <w:rFonts w:ascii="Arial" w:hAnsi="Arial"/>
          <w:sz w:val="22"/>
          <w:szCs w:val="22"/>
          <w:lang w:eastAsia="ja-JP"/>
        </w:rPr>
      </w:pPr>
      <w:r w:rsidRPr="50FAACA7">
        <w:rPr>
          <w:lang w:eastAsia="ja-JP"/>
        </w:rPr>
        <w:t>TS38.314 specify</w:t>
      </w:r>
      <w:r>
        <w:rPr>
          <w:lang w:eastAsia="ja-JP"/>
        </w:rPr>
        <w:t xml:space="preserve"> </w:t>
      </w:r>
      <w:r>
        <w:rPr>
          <w:kern w:val="2"/>
        </w:rPr>
        <w:t>i</w:t>
      </w:r>
      <w:r w:rsidRPr="00D21C59">
        <w:rPr>
          <w:kern w:val="2"/>
        </w:rPr>
        <w:t>n 4.1.1.5.1</w:t>
      </w:r>
      <w:r w:rsidRPr="009824FD">
        <w:rPr>
          <w:kern w:val="2"/>
        </w:rPr>
        <w:tab/>
      </w:r>
      <w:r w:rsidRPr="00D21C59">
        <w:rPr>
          <w:kern w:val="2"/>
        </w:rPr>
        <w:t xml:space="preserve">Packet </w:t>
      </w:r>
      <w:proofErr w:type="spellStart"/>
      <w:r w:rsidRPr="00D21C59">
        <w:rPr>
          <w:kern w:val="2"/>
        </w:rPr>
        <w:t>Uu</w:t>
      </w:r>
      <w:proofErr w:type="spellEnd"/>
      <w:r w:rsidRPr="00D21C59">
        <w:rPr>
          <w:kern w:val="2"/>
        </w:rPr>
        <w:t xml:space="preserve"> Loss Rate in the DL per DRB per UE </w:t>
      </w:r>
      <w:r w:rsidRPr="50FAACA7">
        <w:rPr>
          <w:lang w:eastAsia="ja-JP"/>
        </w:rPr>
        <w:t>for packets</w:t>
      </w:r>
      <w:r w:rsidRPr="50FAACA7">
        <w:rPr>
          <w:rFonts w:ascii="Arial" w:hAnsi="Arial"/>
          <w:sz w:val="22"/>
          <w:szCs w:val="22"/>
          <w:lang w:eastAsia="ja-JP"/>
        </w:rPr>
        <w:t xml:space="preserve"> </w:t>
      </w:r>
      <w:r>
        <w:t xml:space="preserve">that are lost at </w:t>
      </w:r>
      <w:proofErr w:type="spellStart"/>
      <w:r>
        <w:t>Uu</w:t>
      </w:r>
      <w:proofErr w:type="spellEnd"/>
      <w:r>
        <w:t xml:space="preserve"> transmission,</w:t>
      </w:r>
    </w:p>
    <w:p w14:paraId="242C7648" w14:textId="77777777" w:rsidR="00492942" w:rsidRDefault="00492942" w:rsidP="00492942">
      <w:r>
        <w:t>In case of IAB architecture,</w:t>
      </w:r>
      <w:r w:rsidDel="00D21C59">
        <w:t xml:space="preserve"> </w:t>
      </w:r>
      <w:r>
        <w:t xml:space="preserve">packet </w:t>
      </w:r>
      <w:proofErr w:type="spellStart"/>
      <w:r>
        <w:t>Uu</w:t>
      </w:r>
      <w:proofErr w:type="spellEnd"/>
      <w:r>
        <w:t xml:space="preserve"> loss rate in the DL per DRB per UE, could happen between donor gNB DU and IAB Node or between any IAB Nodes or between IAB Node and UE.</w:t>
      </w:r>
    </w:p>
    <w:p w14:paraId="58C2636C" w14:textId="77777777" w:rsidR="00492942" w:rsidRDefault="00492942" w:rsidP="00492942">
      <w:r w:rsidRPr="00FB1F65">
        <w:rPr>
          <w:b/>
          <w:bCs/>
        </w:rPr>
        <w:t xml:space="preserve">Observation </w:t>
      </w:r>
      <w:r>
        <w:rPr>
          <w:b/>
          <w:bCs/>
        </w:rPr>
        <w:t>3</w:t>
      </w:r>
      <w:r w:rsidRPr="00FB1F65">
        <w:rPr>
          <w:b/>
          <w:bCs/>
        </w:rPr>
        <w:t>:</w:t>
      </w:r>
      <w:r>
        <w:t xml:space="preserve"> In IAB architecture, for a gNB serving as donor, an IAB Node, the Packet </w:t>
      </w:r>
      <w:proofErr w:type="spellStart"/>
      <w:r>
        <w:t>Uu</w:t>
      </w:r>
      <w:proofErr w:type="spellEnd"/>
      <w:r>
        <w:t xml:space="preserve"> Loss Rate calculation in the DL per DRB per UE, is different for UEs that are directly connected to Donor DU vs UEs that are connected via IAB Nodes to Donor DU.</w:t>
      </w:r>
    </w:p>
    <w:p w14:paraId="346D1A13" w14:textId="77777777" w:rsidR="00492942" w:rsidRDefault="00492942" w:rsidP="00492942">
      <w:r w:rsidRPr="009330CF">
        <w:rPr>
          <w:b/>
          <w:bCs/>
        </w:rPr>
        <w:t xml:space="preserve">Proposal </w:t>
      </w:r>
      <w:r>
        <w:rPr>
          <w:b/>
          <w:bCs/>
        </w:rPr>
        <w:t>6</w:t>
      </w:r>
      <w:r w:rsidRPr="009330CF">
        <w:rPr>
          <w:b/>
          <w:bCs/>
        </w:rPr>
        <w:t>:</w:t>
      </w:r>
      <w:r>
        <w:t xml:space="preserve"> TS38.314 clarifies for Packet Loss Rate that, i</w:t>
      </w:r>
      <w:r w:rsidRPr="009E2174">
        <w:rPr>
          <w:kern w:val="2"/>
        </w:rPr>
        <w:t xml:space="preserve">f there is </w:t>
      </w:r>
      <w:r>
        <w:rPr>
          <w:kern w:val="2"/>
        </w:rPr>
        <w:t>an</w:t>
      </w:r>
      <w:r w:rsidRPr="009E2174">
        <w:rPr>
          <w:kern w:val="2"/>
        </w:rPr>
        <w:t xml:space="preserve"> </w:t>
      </w:r>
      <w:r>
        <w:rPr>
          <w:kern w:val="2"/>
        </w:rPr>
        <w:t>IAB Node</w:t>
      </w:r>
      <w:r w:rsidRPr="009E2174">
        <w:rPr>
          <w:kern w:val="2"/>
        </w:rPr>
        <w:t xml:space="preserve"> served in a cell, for that cell the </w:t>
      </w:r>
      <w:r>
        <w:rPr>
          <w:kern w:val="2"/>
        </w:rPr>
        <w:t>g</w:t>
      </w:r>
      <w:r w:rsidRPr="009E2174">
        <w:rPr>
          <w:kern w:val="2"/>
        </w:rPr>
        <w:t xml:space="preserve">NB performs each measurement separately for packets transmitted between the </w:t>
      </w:r>
      <w:r>
        <w:rPr>
          <w:kern w:val="2"/>
        </w:rPr>
        <w:t>g</w:t>
      </w:r>
      <w:r w:rsidRPr="009E2174">
        <w:rPr>
          <w:kern w:val="2"/>
        </w:rPr>
        <w:t>NB and UE</w:t>
      </w:r>
      <w:r>
        <w:rPr>
          <w:kern w:val="2"/>
        </w:rPr>
        <w:t xml:space="preserve"> </w:t>
      </w:r>
      <w:r w:rsidRPr="009E2174">
        <w:rPr>
          <w:kern w:val="2"/>
        </w:rPr>
        <w:t xml:space="preserve">and for packets transmitted between the </w:t>
      </w:r>
      <w:r>
        <w:rPr>
          <w:kern w:val="2"/>
        </w:rPr>
        <w:t>g</w:t>
      </w:r>
      <w:r w:rsidRPr="009E2174">
        <w:rPr>
          <w:kern w:val="2"/>
        </w:rPr>
        <w:t xml:space="preserve">NB and </w:t>
      </w:r>
      <w:r>
        <w:rPr>
          <w:kern w:val="2"/>
        </w:rPr>
        <w:t>IAB Node</w:t>
      </w:r>
      <w:r w:rsidRPr="009E2174">
        <w:rPr>
          <w:kern w:val="2"/>
        </w:rPr>
        <w:t>s.</w:t>
      </w:r>
    </w:p>
    <w:p w14:paraId="13ADCAD5" w14:textId="77777777" w:rsidR="00492942" w:rsidRDefault="00492942" w:rsidP="00492942"/>
    <w:p w14:paraId="0D4B1550" w14:textId="41AD3736" w:rsidR="00492942" w:rsidRDefault="00492942" w:rsidP="00492942">
      <w:pPr>
        <w:pStyle w:val="Heading1"/>
      </w:pPr>
      <w:r>
        <w:t>4</w:t>
      </w:r>
      <w:r>
        <w:tab/>
        <w:t xml:space="preserve">Delay measurement for IAB </w:t>
      </w:r>
    </w:p>
    <w:p w14:paraId="2C16056E" w14:textId="66335D42" w:rsidR="00492942" w:rsidRDefault="00492942" w:rsidP="00492942">
      <w:pPr>
        <w:pStyle w:val="Heading2"/>
      </w:pPr>
      <w:r>
        <w:t>4.1</w:t>
      </w:r>
      <w:r>
        <w:tab/>
        <w:t>Background</w:t>
      </w:r>
    </w:p>
    <w:p w14:paraId="0CD2C367" w14:textId="71D60745" w:rsidR="00A15A1B" w:rsidRDefault="00A15A1B" w:rsidP="00A209D6">
      <w:r>
        <w:t xml:space="preserve">IAB work Item </w:t>
      </w:r>
      <w:r w:rsidR="0068550E">
        <w:t>has been completed</w:t>
      </w:r>
      <w:r>
        <w:t xml:space="preserve"> in June 2020. It introduces a new architecture and new RLC Channel as described in 38.300</w:t>
      </w:r>
      <w:r w:rsidR="00E311E4">
        <w:t xml:space="preserve">. The figure below shows </w:t>
      </w:r>
      <w:r w:rsidR="00131D84">
        <w:t xml:space="preserve">the protocol stack for </w:t>
      </w:r>
      <w:r w:rsidR="00BF43D5">
        <w:t>UP:</w:t>
      </w:r>
    </w:p>
    <w:p w14:paraId="4FA4BC0F" w14:textId="77777777" w:rsidR="00131D84" w:rsidRPr="00653C72" w:rsidRDefault="00131D84" w:rsidP="00131D84">
      <w:pPr>
        <w:pStyle w:val="TH"/>
      </w:pPr>
      <w:r w:rsidRPr="00653C72">
        <w:object w:dxaOrig="6675" w:dyaOrig="4065" w14:anchorId="6BCA6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206.25pt" o:ole="">
            <v:imagedata r:id="rId12" o:title=""/>
          </v:shape>
          <o:OLEObject Type="Embed" ProgID="Visio.Drawing.11" ShapeID="_x0000_i1025" DrawAspect="Content" ObjectID="_1664872608" r:id="rId13"/>
        </w:object>
      </w:r>
    </w:p>
    <w:p w14:paraId="1C9D8154" w14:textId="2BB13EB6" w:rsidR="00096B12" w:rsidRDefault="00BF43D5" w:rsidP="00BF43D5">
      <w:pPr>
        <w:pStyle w:val="TF"/>
      </w:pPr>
      <w:r>
        <w:t>Figure 1 (</w:t>
      </w:r>
      <w:r w:rsidR="00131D84" w:rsidRPr="00653C72">
        <w:t>Fig. 4.7.2-1</w:t>
      </w:r>
      <w:r>
        <w:t xml:space="preserve"> in 38.300)</w:t>
      </w:r>
      <w:r w:rsidR="00131D84" w:rsidRPr="00653C72">
        <w:t>: Protocol stack for the support of F1-U protocol</w:t>
      </w:r>
    </w:p>
    <w:p w14:paraId="5FD4A005" w14:textId="097C528C" w:rsidR="006D7082" w:rsidRDefault="00BF43D5" w:rsidP="00A209D6">
      <w:r>
        <w:t>In 38.314, the delay measurement</w:t>
      </w:r>
      <w:r w:rsidR="0068550E">
        <w:t>s</w:t>
      </w:r>
      <w:r>
        <w:t xml:space="preserve"> </w:t>
      </w:r>
      <w:r w:rsidR="0068550E">
        <w:t>are</w:t>
      </w:r>
      <w:r>
        <w:t xml:space="preserve"> defined the following way:</w:t>
      </w:r>
    </w:p>
    <w:tbl>
      <w:tblPr>
        <w:tblStyle w:val="TableGrid"/>
        <w:tblW w:w="0" w:type="auto"/>
        <w:tblLook w:val="04A0" w:firstRow="1" w:lastRow="0" w:firstColumn="1" w:lastColumn="0" w:noHBand="0" w:noVBand="1"/>
      </w:tblPr>
      <w:tblGrid>
        <w:gridCol w:w="9631"/>
      </w:tblGrid>
      <w:tr w:rsidR="007110B0" w14:paraId="2A89A43B" w14:textId="77777777" w:rsidTr="007110B0">
        <w:tc>
          <w:tcPr>
            <w:tcW w:w="9631" w:type="dxa"/>
          </w:tcPr>
          <w:p w14:paraId="747A69A0" w14:textId="77777777" w:rsidR="007110B0" w:rsidRDefault="007110B0" w:rsidP="007110B0">
            <w:pPr>
              <w:pStyle w:val="Heading4"/>
              <w:rPr>
                <w:rFonts w:eastAsia="DengXian"/>
                <w:lang w:eastAsia="zh-CN"/>
              </w:rPr>
            </w:pPr>
            <w:bookmarkStart w:id="15" w:name="_Toc34761706"/>
            <w:r>
              <w:rPr>
                <w:rFonts w:eastAsia="DengXian"/>
                <w:lang w:eastAsia="ja-JP"/>
              </w:rPr>
              <w:lastRenderedPageBreak/>
              <w:t>4.1.1.2</w:t>
            </w:r>
            <w:r>
              <w:rPr>
                <w:rFonts w:eastAsia="DengXian"/>
                <w:lang w:eastAsia="ja-JP"/>
              </w:rPr>
              <w:tab/>
              <w:t xml:space="preserve"> </w:t>
            </w:r>
            <w:r>
              <w:rPr>
                <w:rFonts w:eastAsia="DengXian"/>
                <w:lang w:eastAsia="zh-CN"/>
              </w:rPr>
              <w:t>Packet delay</w:t>
            </w:r>
            <w:bookmarkEnd w:id="15"/>
          </w:p>
          <w:p w14:paraId="1733179D" w14:textId="77777777" w:rsidR="007110B0" w:rsidRDefault="007110B0" w:rsidP="007110B0">
            <w:pPr>
              <w:rPr>
                <w:rFonts w:eastAsia="DengXian"/>
                <w:lang w:eastAsia="zh-CN"/>
              </w:rPr>
            </w:pPr>
            <w:r>
              <w:rPr>
                <w:lang w:eastAsia="zh-CN"/>
              </w:rPr>
              <w:t xml:space="preserve">Packet delay includes RAN part of delay and CN part of delay. </w:t>
            </w:r>
          </w:p>
          <w:p w14:paraId="1E1D9883" w14:textId="77777777" w:rsidR="007110B0" w:rsidRDefault="007110B0" w:rsidP="007110B0">
            <w:pPr>
              <w:rPr>
                <w:lang w:eastAsia="zh-CN"/>
              </w:rPr>
            </w:pPr>
            <w:r>
              <w:rPr>
                <w:lang w:eastAsia="zh-CN"/>
              </w:rPr>
              <w:t xml:space="preserve">The RAN part of DL packet delay measurement </w:t>
            </w:r>
            <w:r>
              <w:t>comprises</w:t>
            </w:r>
            <w:r>
              <w:rPr>
                <w:lang w:eastAsia="zh-CN"/>
              </w:rPr>
              <w:t>:</w:t>
            </w:r>
          </w:p>
          <w:p w14:paraId="70708F16" w14:textId="77777777" w:rsidR="007110B0" w:rsidRDefault="007110B0" w:rsidP="007110B0">
            <w:pPr>
              <w:ind w:leftChars="200" w:left="400"/>
              <w:rPr>
                <w:lang w:eastAsia="zh-CN"/>
              </w:rPr>
            </w:pPr>
            <w:r>
              <w:rPr>
                <w:lang w:eastAsia="zh-CN"/>
              </w:rPr>
              <w:t>- D1 (DL delay in over-the-air interface), referring to Average delay DL air-interface in TS 28.552 [2] 5.1.1.1.1.</w:t>
            </w:r>
          </w:p>
          <w:p w14:paraId="292E335C" w14:textId="77777777" w:rsidR="007110B0" w:rsidRDefault="007110B0" w:rsidP="007110B0">
            <w:pPr>
              <w:ind w:leftChars="200" w:left="400"/>
              <w:rPr>
                <w:lang w:eastAsia="zh-CN"/>
              </w:rPr>
            </w:pPr>
            <w:r>
              <w:rPr>
                <w:lang w:eastAsia="zh-CN"/>
              </w:rPr>
              <w:t>- D2 (DL delay on gNB-DU), referring to Average delay in RLC sublayer of gNB-DU in TS 28.552 [2] 5.1.3.3.3.</w:t>
            </w:r>
          </w:p>
          <w:p w14:paraId="6C750758" w14:textId="77777777" w:rsidR="007110B0" w:rsidRDefault="007110B0" w:rsidP="007110B0">
            <w:pPr>
              <w:ind w:leftChars="200" w:left="400"/>
              <w:rPr>
                <w:lang w:eastAsia="zh-CN"/>
              </w:rPr>
            </w:pPr>
            <w:r w:rsidRPr="007110B0">
              <w:rPr>
                <w:highlight w:val="yellow"/>
                <w:lang w:eastAsia="zh-CN"/>
              </w:rPr>
              <w:t>- D3 (DL delay on F1-U), referring to Average delay on F1-U in TS 28.552 [2] 5.1.3.3.2.</w:t>
            </w:r>
          </w:p>
          <w:p w14:paraId="60A79A47" w14:textId="77777777" w:rsidR="007110B0" w:rsidRDefault="007110B0" w:rsidP="007110B0">
            <w:pPr>
              <w:ind w:leftChars="200" w:left="400"/>
              <w:rPr>
                <w:lang w:eastAsia="zh-CN"/>
              </w:rPr>
            </w:pPr>
            <w:r>
              <w:rPr>
                <w:lang w:eastAsia="zh-CN"/>
              </w:rPr>
              <w:t>- D4 (DL delay in CU-UP), referring to Average delay DL in CU-UP in TS 28.552 [2] 5.1.3.3.1.</w:t>
            </w:r>
          </w:p>
          <w:p w14:paraId="18D6716F" w14:textId="77777777" w:rsidR="007110B0" w:rsidRDefault="007110B0" w:rsidP="007110B0">
            <w:pPr>
              <w:rPr>
                <w:lang w:eastAsia="zh-CN"/>
              </w:rPr>
            </w:pPr>
            <w:r>
              <w:rPr>
                <w:lang w:eastAsia="zh-CN"/>
              </w:rPr>
              <w:t>The DL packet delay measurements, i.e. D1 (the DL delay in over-the-air interface ), D2 (the DL delay in gNB-DU), D3 (the DL delay on F1-U) and D4 (the DL delay in CU-UP), should be measured per DRB per UE.</w:t>
            </w:r>
          </w:p>
          <w:p w14:paraId="75CA686B" w14:textId="77777777" w:rsidR="007110B0" w:rsidRDefault="007110B0" w:rsidP="007110B0">
            <w:pPr>
              <w:rPr>
                <w:lang w:eastAsia="zh-CN"/>
              </w:rPr>
            </w:pPr>
            <w:r>
              <w:rPr>
                <w:lang w:eastAsia="zh-CN"/>
              </w:rPr>
              <w:t xml:space="preserve">The RAN part (including UE) of UL packet delay measurement </w:t>
            </w:r>
            <w:r>
              <w:t>comprises</w:t>
            </w:r>
            <w:r>
              <w:rPr>
                <w:lang w:eastAsia="zh-CN"/>
              </w:rPr>
              <w:t xml:space="preserve">: </w:t>
            </w:r>
          </w:p>
          <w:p w14:paraId="7114BA71" w14:textId="77777777" w:rsidR="007110B0" w:rsidRDefault="007110B0" w:rsidP="007110B0">
            <w:pPr>
              <w:ind w:leftChars="200" w:left="400"/>
              <w:rPr>
                <w:lang w:eastAsia="zh-CN"/>
              </w:rPr>
            </w:pPr>
            <w:r>
              <w:rPr>
                <w:lang w:eastAsia="zh-CN"/>
              </w:rPr>
              <w:t xml:space="preserve">- D1 (UL PDCP packet average delay, as defined in section 4.2.1.1). </w:t>
            </w:r>
          </w:p>
          <w:p w14:paraId="43417EB5" w14:textId="77777777" w:rsidR="007110B0" w:rsidRDefault="007110B0" w:rsidP="007110B0">
            <w:pPr>
              <w:ind w:leftChars="200" w:left="400"/>
              <w:rPr>
                <w:lang w:eastAsia="zh-CN"/>
              </w:rPr>
            </w:pPr>
            <w:r>
              <w:rPr>
                <w:lang w:eastAsia="zh-CN"/>
              </w:rPr>
              <w:t xml:space="preserve">- D2.1 (average over-the-air interface packet delay, as defined in 4.1.1.2.1). </w:t>
            </w:r>
          </w:p>
          <w:p w14:paraId="42A6B0C2" w14:textId="77777777" w:rsidR="007110B0" w:rsidRDefault="007110B0" w:rsidP="007110B0">
            <w:pPr>
              <w:ind w:leftChars="200" w:left="400"/>
              <w:rPr>
                <w:lang w:eastAsia="zh-CN"/>
              </w:rPr>
            </w:pPr>
            <w:r>
              <w:rPr>
                <w:lang w:eastAsia="zh-CN"/>
              </w:rPr>
              <w:t>- D2.2 (average RLC packet delay, as defined in 4.1.1.2.2).</w:t>
            </w:r>
          </w:p>
          <w:p w14:paraId="0FD7D580" w14:textId="77777777" w:rsidR="007110B0" w:rsidRDefault="007110B0" w:rsidP="007110B0">
            <w:pPr>
              <w:ind w:leftChars="200" w:left="400"/>
              <w:rPr>
                <w:lang w:eastAsia="zh-CN"/>
              </w:rPr>
            </w:pPr>
            <w:r w:rsidRPr="007110B0">
              <w:rPr>
                <w:highlight w:val="yellow"/>
                <w:lang w:eastAsia="zh-CN"/>
              </w:rPr>
              <w:t>- D2.3 (average</w:t>
            </w:r>
            <w:r w:rsidRPr="007110B0">
              <w:rPr>
                <w:highlight w:val="yellow"/>
              </w:rPr>
              <w:t xml:space="preserve"> delay UL on F1-U, it is measured using </w:t>
            </w:r>
            <w:r w:rsidRPr="007110B0">
              <w:rPr>
                <w:highlight w:val="yellow"/>
                <w:lang w:eastAsia="zh-CN"/>
              </w:rPr>
              <w:t>the same metric as the  average</w:t>
            </w:r>
            <w:r w:rsidRPr="007110B0">
              <w:rPr>
                <w:highlight w:val="yellow"/>
              </w:rPr>
              <w:t xml:space="preserve"> delay DL on F1-U</w:t>
            </w:r>
            <w:r w:rsidRPr="007110B0">
              <w:rPr>
                <w:highlight w:val="yellow"/>
                <w:lang w:eastAsia="zh-CN"/>
              </w:rPr>
              <w:t xml:space="preserve"> defined in TS 28.552 [2] section 5.1.3.3.2).</w:t>
            </w:r>
            <w:r>
              <w:rPr>
                <w:lang w:eastAsia="zh-CN"/>
              </w:rPr>
              <w:t xml:space="preserve"> </w:t>
            </w:r>
          </w:p>
          <w:p w14:paraId="66264CDD" w14:textId="77777777" w:rsidR="007110B0" w:rsidRDefault="007110B0" w:rsidP="007110B0">
            <w:pPr>
              <w:ind w:leftChars="200" w:left="400"/>
              <w:rPr>
                <w:lang w:eastAsia="zh-CN"/>
              </w:rPr>
            </w:pPr>
            <w:r>
              <w:rPr>
                <w:lang w:eastAsia="zh-CN"/>
              </w:rPr>
              <w:t>- D2.4 (average PDCP re-ordering delay, as defined in 4.1.1.2.3).</w:t>
            </w:r>
          </w:p>
          <w:p w14:paraId="7FEC6272" w14:textId="77777777" w:rsidR="007110B0" w:rsidRDefault="007110B0" w:rsidP="00A209D6"/>
        </w:tc>
      </w:tr>
    </w:tbl>
    <w:p w14:paraId="63D156C6" w14:textId="77777777" w:rsidR="0068550E" w:rsidRDefault="0068550E" w:rsidP="00BF43D5"/>
    <w:p w14:paraId="5E67DBBA" w14:textId="139F8725" w:rsidR="00BF43D5" w:rsidRDefault="003067B6" w:rsidP="00BF43D5">
      <w:r>
        <w:t xml:space="preserve">Note that there is no difference </w:t>
      </w:r>
      <w:r w:rsidR="00BA2E75">
        <w:t xml:space="preserve">foreseen </w:t>
      </w:r>
      <w:r>
        <w:t xml:space="preserve">between DL D3 and UL D2.3: they are both defined as the </w:t>
      </w:r>
      <w:r w:rsidR="005275B4">
        <w:t>round-trip</w:t>
      </w:r>
      <w:r>
        <w:t xml:space="preserve"> time delay divided by two.</w:t>
      </w:r>
      <w:r w:rsidR="0068550E">
        <w:t xml:space="preserve"> </w:t>
      </w:r>
      <w:r w:rsidR="00BF43D5">
        <w:t>The change for IAB is that F1-U connection</w:t>
      </w:r>
      <w:r w:rsidR="00BA2E75">
        <w:t>,</w:t>
      </w:r>
      <w:r w:rsidR="00BF43D5">
        <w:t xml:space="preserve"> from CU to the serving DU</w:t>
      </w:r>
      <w:r w:rsidR="00BA2E75">
        <w:t>,</w:t>
      </w:r>
      <w:r w:rsidR="00BF43D5">
        <w:t xml:space="preserve"> is performed via air interface (Uu) and terrestrial interface with Donor CU.</w:t>
      </w:r>
    </w:p>
    <w:p w14:paraId="524DAC17" w14:textId="312F0B2D" w:rsidR="005275B4" w:rsidRDefault="005275B4" w:rsidP="00BF43D5">
      <w:r>
        <w:t>We analyse below how total delay measurement can be performed in IAB Architecture:</w:t>
      </w:r>
    </w:p>
    <w:p w14:paraId="5EBDFB80" w14:textId="5DDB0A4C" w:rsidR="00B07257" w:rsidRDefault="003067B6" w:rsidP="0070376A">
      <w:r w:rsidRPr="003067B6">
        <w:rPr>
          <w:u w:val="single"/>
        </w:rPr>
        <w:t>Downlink</w:t>
      </w:r>
    </w:p>
    <w:p w14:paraId="063EEDCB" w14:textId="305A939C" w:rsidR="005275B4" w:rsidRDefault="00B45FFB" w:rsidP="00710ED6">
      <w:pPr>
        <w:jc w:val="center"/>
      </w:pPr>
      <w:r>
        <w:object w:dxaOrig="15360" w:dyaOrig="6465" w14:anchorId="37353693">
          <v:shape id="_x0000_i1026" type="#_x0000_t75" style="width:459pt;height:193.5pt" o:ole="">
            <v:imagedata r:id="rId14" o:title=""/>
          </v:shape>
          <o:OLEObject Type="Embed" ProgID="Visio.Drawing.15" ShapeID="_x0000_i1026" DrawAspect="Content" ObjectID="_1664872609" r:id="rId15"/>
        </w:object>
      </w:r>
    </w:p>
    <w:p w14:paraId="12D036CE" w14:textId="53197D5C" w:rsidR="005275B4" w:rsidRDefault="005275B4" w:rsidP="005275B4">
      <w:pPr>
        <w:pStyle w:val="TF"/>
      </w:pPr>
      <w:r>
        <w:t>Figure 2: DL Delay measurement</w:t>
      </w:r>
    </w:p>
    <w:p w14:paraId="1564D8FC" w14:textId="562322F5" w:rsidR="005275B4" w:rsidRDefault="005275B4" w:rsidP="005275B4">
      <w:pPr>
        <w:rPr>
          <w:lang w:eastAsia="zh-CN"/>
        </w:rPr>
      </w:pPr>
      <w:r>
        <w:rPr>
          <w:lang w:eastAsia="zh-CN"/>
        </w:rPr>
        <w:t>Following observations can me made</w:t>
      </w:r>
      <w:r w:rsidR="00B45FFB">
        <w:rPr>
          <w:lang w:eastAsia="zh-CN"/>
        </w:rPr>
        <w:t>:</w:t>
      </w:r>
    </w:p>
    <w:p w14:paraId="67AE73DA" w14:textId="21F6D562" w:rsidR="007110B0" w:rsidRDefault="007110B0" w:rsidP="007110B0">
      <w:pPr>
        <w:ind w:leftChars="200" w:left="400"/>
        <w:rPr>
          <w:lang w:eastAsia="zh-CN"/>
        </w:rPr>
      </w:pPr>
      <w:r>
        <w:rPr>
          <w:lang w:eastAsia="zh-CN"/>
        </w:rPr>
        <w:t xml:space="preserve">- D1 can be </w:t>
      </w:r>
      <w:r w:rsidR="00D03A32">
        <w:rPr>
          <w:lang w:eastAsia="zh-CN"/>
        </w:rPr>
        <w:t xml:space="preserve">measured </w:t>
      </w:r>
      <w:r w:rsidR="00A1187B">
        <w:rPr>
          <w:lang w:eastAsia="zh-CN"/>
        </w:rPr>
        <w:t>by the serving IAB-DU</w:t>
      </w:r>
    </w:p>
    <w:p w14:paraId="375B1FA5" w14:textId="6225B551" w:rsidR="00A1187B" w:rsidRPr="00D03A32" w:rsidRDefault="007110B0" w:rsidP="00A1187B">
      <w:pPr>
        <w:ind w:leftChars="200" w:left="400"/>
        <w:rPr>
          <w:lang w:eastAsia="zh-CN"/>
        </w:rPr>
      </w:pPr>
      <w:r>
        <w:rPr>
          <w:lang w:eastAsia="zh-CN"/>
        </w:rPr>
        <w:lastRenderedPageBreak/>
        <w:t xml:space="preserve">- </w:t>
      </w:r>
      <w:r w:rsidRPr="00D03A32">
        <w:rPr>
          <w:lang w:eastAsia="zh-CN"/>
        </w:rPr>
        <w:t xml:space="preserve">D2 </w:t>
      </w:r>
      <w:r w:rsidR="00A1187B" w:rsidRPr="00D03A32">
        <w:rPr>
          <w:lang w:eastAsia="zh-CN"/>
        </w:rPr>
        <w:t xml:space="preserve">can be </w:t>
      </w:r>
      <w:r w:rsidR="00D03A32" w:rsidRPr="00D03A32">
        <w:rPr>
          <w:lang w:eastAsia="zh-CN"/>
        </w:rPr>
        <w:t xml:space="preserve">measured </w:t>
      </w:r>
      <w:r w:rsidR="00A1187B" w:rsidRPr="00D03A32">
        <w:rPr>
          <w:lang w:eastAsia="zh-CN"/>
        </w:rPr>
        <w:t>by the serving IAB-DU</w:t>
      </w:r>
    </w:p>
    <w:p w14:paraId="3D14FCDB" w14:textId="54DB948D" w:rsidR="007110B0" w:rsidRPr="00D03A32" w:rsidRDefault="007110B0" w:rsidP="007110B0">
      <w:pPr>
        <w:ind w:leftChars="200" w:left="400"/>
        <w:rPr>
          <w:lang w:eastAsia="zh-CN"/>
        </w:rPr>
      </w:pPr>
      <w:r w:rsidRPr="00D03A32">
        <w:rPr>
          <w:lang w:eastAsia="zh-CN"/>
        </w:rPr>
        <w:t>- D3 (DL delay on F1-U)</w:t>
      </w:r>
      <w:r w:rsidR="00A1187B" w:rsidRPr="00D03A32">
        <w:rPr>
          <w:lang w:eastAsia="zh-CN"/>
        </w:rPr>
        <w:t xml:space="preserve">  can be measured by Donor CU, but we discuss this below.</w:t>
      </w:r>
    </w:p>
    <w:p w14:paraId="69352869" w14:textId="551A8B00" w:rsidR="007110B0" w:rsidRPr="00D03A32" w:rsidRDefault="007110B0" w:rsidP="003067B6">
      <w:pPr>
        <w:ind w:leftChars="200" w:left="400"/>
        <w:rPr>
          <w:lang w:eastAsia="zh-CN"/>
        </w:rPr>
      </w:pPr>
      <w:r w:rsidRPr="00D03A32">
        <w:rPr>
          <w:lang w:eastAsia="zh-CN"/>
        </w:rPr>
        <w:t xml:space="preserve">- D4 </w:t>
      </w:r>
      <w:r w:rsidR="00A1187B" w:rsidRPr="00D03A32">
        <w:rPr>
          <w:lang w:eastAsia="zh-CN"/>
        </w:rPr>
        <w:t>can be measured by Donor CU-UP</w:t>
      </w:r>
    </w:p>
    <w:p w14:paraId="2423AF66" w14:textId="080CA591" w:rsidR="003067B6" w:rsidRDefault="003067B6" w:rsidP="00710ED6">
      <w:pPr>
        <w:jc w:val="center"/>
        <w:rPr>
          <w:lang w:val="fr-FR"/>
        </w:rPr>
      </w:pPr>
    </w:p>
    <w:p w14:paraId="4535D016" w14:textId="439EC00B" w:rsidR="007110B0" w:rsidRDefault="003067B6" w:rsidP="0070376A">
      <w:r w:rsidRPr="003067B6">
        <w:rPr>
          <w:u w:val="single"/>
        </w:rPr>
        <w:t>Uplink</w:t>
      </w:r>
    </w:p>
    <w:p w14:paraId="7E75105E" w14:textId="355D7CA1" w:rsidR="00B45FFB" w:rsidRPr="00D03A32" w:rsidRDefault="00406FAF" w:rsidP="00710ED6">
      <w:pPr>
        <w:jc w:val="center"/>
      </w:pPr>
      <w:r>
        <w:object w:dxaOrig="11161" w:dyaOrig="4995" w14:anchorId="6C01DF01">
          <v:shape id="_x0000_i1027" type="#_x0000_t75" style="width:543.75pt;height:243pt" o:ole="">
            <v:imagedata r:id="rId16" o:title=""/>
          </v:shape>
          <o:OLEObject Type="Embed" ProgID="Visio.Drawing.15" ShapeID="_x0000_i1027" DrawAspect="Content" ObjectID="_1664872610" r:id="rId17"/>
        </w:object>
      </w:r>
    </w:p>
    <w:p w14:paraId="294097D8" w14:textId="170A6453" w:rsidR="00A1415B" w:rsidRDefault="00A1415B" w:rsidP="00A1415B">
      <w:pPr>
        <w:pStyle w:val="TF"/>
      </w:pPr>
      <w:r>
        <w:t>Figure 3: UL Delay measurement</w:t>
      </w:r>
    </w:p>
    <w:p w14:paraId="18950DD6" w14:textId="77777777" w:rsidR="00A1415B" w:rsidRDefault="00A1415B" w:rsidP="00A209D6"/>
    <w:p w14:paraId="3343B1D9" w14:textId="375D7D1A" w:rsidR="007110B0" w:rsidRPr="00D03A32" w:rsidRDefault="007110B0" w:rsidP="00A209D6">
      <w:r w:rsidRPr="00D03A32">
        <w:t>For UL:</w:t>
      </w:r>
    </w:p>
    <w:p w14:paraId="58AC813B" w14:textId="2360E8D4" w:rsidR="00A1187B" w:rsidRPr="00D03A32" w:rsidRDefault="00A1187B" w:rsidP="00A1187B">
      <w:pPr>
        <w:ind w:leftChars="200" w:left="400"/>
        <w:rPr>
          <w:lang w:eastAsia="zh-CN"/>
        </w:rPr>
      </w:pPr>
      <w:r w:rsidRPr="00D03A32">
        <w:rPr>
          <w:lang w:eastAsia="zh-CN"/>
        </w:rPr>
        <w:t xml:space="preserve">- D1 can be </w:t>
      </w:r>
      <w:r w:rsidR="00D03A32" w:rsidRPr="00D03A32">
        <w:rPr>
          <w:lang w:eastAsia="zh-CN"/>
        </w:rPr>
        <w:t xml:space="preserve">measured </w:t>
      </w:r>
      <w:r w:rsidRPr="00D03A32">
        <w:rPr>
          <w:lang w:eastAsia="zh-CN"/>
        </w:rPr>
        <w:t xml:space="preserve">by the UE </w:t>
      </w:r>
    </w:p>
    <w:p w14:paraId="6CE689ED" w14:textId="03589D17" w:rsidR="00A1187B" w:rsidRPr="00D03A32" w:rsidRDefault="00A1187B" w:rsidP="00A1187B">
      <w:pPr>
        <w:ind w:leftChars="200" w:left="400"/>
        <w:rPr>
          <w:lang w:eastAsia="zh-CN"/>
        </w:rPr>
      </w:pPr>
      <w:r w:rsidRPr="00D03A32">
        <w:rPr>
          <w:lang w:eastAsia="zh-CN"/>
        </w:rPr>
        <w:t>- D2.1 can be me</w:t>
      </w:r>
      <w:r w:rsidR="00D03A32" w:rsidRPr="00D03A32">
        <w:rPr>
          <w:lang w:eastAsia="zh-CN"/>
        </w:rPr>
        <w:t>asured by serving IAB-DU</w:t>
      </w:r>
    </w:p>
    <w:p w14:paraId="63462C9A" w14:textId="7FBEF345" w:rsidR="00A1187B" w:rsidRPr="00D03A32" w:rsidRDefault="00A1187B" w:rsidP="00A1187B">
      <w:pPr>
        <w:ind w:leftChars="200" w:left="400"/>
        <w:rPr>
          <w:lang w:eastAsia="zh-CN"/>
        </w:rPr>
      </w:pPr>
      <w:r w:rsidRPr="00D03A32">
        <w:rPr>
          <w:lang w:eastAsia="zh-CN"/>
        </w:rPr>
        <w:t xml:space="preserve">- D2.2 </w:t>
      </w:r>
      <w:r w:rsidR="00D03A32" w:rsidRPr="00D03A32">
        <w:rPr>
          <w:lang w:eastAsia="zh-CN"/>
        </w:rPr>
        <w:t>can be measured by serving IAB-DU</w:t>
      </w:r>
    </w:p>
    <w:p w14:paraId="1629F22E" w14:textId="04B7741C" w:rsidR="00A1187B" w:rsidRPr="00D03A32" w:rsidRDefault="00A1187B" w:rsidP="00A1187B">
      <w:pPr>
        <w:ind w:leftChars="200" w:left="400"/>
        <w:rPr>
          <w:lang w:eastAsia="zh-CN"/>
        </w:rPr>
      </w:pPr>
      <w:r w:rsidRPr="00D03A32">
        <w:rPr>
          <w:lang w:eastAsia="zh-CN"/>
        </w:rPr>
        <w:t xml:space="preserve">- D2.3 </w:t>
      </w:r>
      <w:r w:rsidR="00D03A32" w:rsidRPr="00D03A32">
        <w:rPr>
          <w:lang w:eastAsia="zh-CN"/>
        </w:rPr>
        <w:t>can be measured by Donor CU, but we discuss this below.</w:t>
      </w:r>
    </w:p>
    <w:p w14:paraId="3FC60C38" w14:textId="20DA0769" w:rsidR="00D03A32" w:rsidRDefault="00D03A32" w:rsidP="00D03A32">
      <w:pPr>
        <w:ind w:leftChars="200" w:left="400"/>
        <w:rPr>
          <w:lang w:eastAsia="zh-CN"/>
        </w:rPr>
      </w:pPr>
      <w:r w:rsidRPr="00D03A32">
        <w:rPr>
          <w:lang w:eastAsia="zh-CN"/>
        </w:rPr>
        <w:t>- D4 can be</w:t>
      </w:r>
      <w:r>
        <w:rPr>
          <w:lang w:eastAsia="zh-CN"/>
        </w:rPr>
        <w:t xml:space="preserve"> measured by Donor CU-UP</w:t>
      </w:r>
    </w:p>
    <w:p w14:paraId="068A51F8" w14:textId="5CF0FD12" w:rsidR="003067B6" w:rsidRPr="00492942" w:rsidRDefault="00492942" w:rsidP="00492942">
      <w:pPr>
        <w:pStyle w:val="Heading2"/>
      </w:pPr>
      <w:r>
        <w:t>4</w:t>
      </w:r>
      <w:r w:rsidR="003067B6" w:rsidRPr="00492942">
        <w:t>.</w:t>
      </w:r>
      <w:r>
        <w:t>2</w:t>
      </w:r>
      <w:r w:rsidR="003067B6" w:rsidRPr="00492942">
        <w:tab/>
        <w:t xml:space="preserve">Discussion about the </w:t>
      </w:r>
      <w:r w:rsidR="00A1415B" w:rsidRPr="00492942">
        <w:t xml:space="preserve">total </w:t>
      </w:r>
      <w:r w:rsidR="003067B6" w:rsidRPr="00492942">
        <w:t>F1-U delay measurement</w:t>
      </w:r>
    </w:p>
    <w:p w14:paraId="7939273C" w14:textId="392731D0" w:rsidR="00710ED6" w:rsidRDefault="00710ED6" w:rsidP="00710ED6">
      <w:r>
        <w:t>This F1</w:t>
      </w:r>
      <w:r w:rsidR="003067B6">
        <w:t>-U</w:t>
      </w:r>
      <w:r>
        <w:t xml:space="preserve"> measurement assume that UL and DL is symmetric, but as the link if going to radio interface, the symmetry can’t be assumed, and the DL value can’t be determined with precision.</w:t>
      </w:r>
    </w:p>
    <w:p w14:paraId="2FAEC152" w14:textId="242982DE" w:rsidR="00F2288A" w:rsidRDefault="00F2288A" w:rsidP="00710ED6">
      <w:r w:rsidRPr="00FB1F65">
        <w:rPr>
          <w:b/>
          <w:bCs/>
        </w:rPr>
        <w:t xml:space="preserve">Observation </w:t>
      </w:r>
      <w:r w:rsidR="00492942">
        <w:rPr>
          <w:b/>
          <w:bCs/>
        </w:rPr>
        <w:t>4</w:t>
      </w:r>
      <w:r w:rsidRPr="00FB1F65">
        <w:rPr>
          <w:b/>
          <w:bCs/>
        </w:rPr>
        <w:t>:</w:t>
      </w:r>
      <w:r>
        <w:t xml:space="preserve"> In IAB architecture, the F1-U delay is not symmetric (for UL and DL).</w:t>
      </w:r>
    </w:p>
    <w:p w14:paraId="74E7614B" w14:textId="6253B36D" w:rsidR="00710ED6" w:rsidRDefault="00710ED6" w:rsidP="00710ED6">
      <w:r>
        <w:t>The F1</w:t>
      </w:r>
      <w:r w:rsidR="003067B6">
        <w:t>-U</w:t>
      </w:r>
      <w:r>
        <w:t xml:space="preserve"> delay is a</w:t>
      </w:r>
      <w:r w:rsidR="00A1415B">
        <w:t>n</w:t>
      </w:r>
      <w:r>
        <w:t xml:space="preserve"> </w:t>
      </w:r>
      <w:r w:rsidR="003067B6">
        <w:t xml:space="preserve">end-to-end </w:t>
      </w:r>
      <w:r>
        <w:t>measurement that does not take into account the possible multiple relays. In case of excess delay, it is not possible to find which relay node or which interface causes the problem.</w:t>
      </w:r>
    </w:p>
    <w:p w14:paraId="58C093A1" w14:textId="678E44A1" w:rsidR="00F2288A" w:rsidRDefault="00F2288A" w:rsidP="00F2288A">
      <w:r w:rsidRPr="00FB1F65">
        <w:rPr>
          <w:b/>
          <w:bCs/>
        </w:rPr>
        <w:t xml:space="preserve">Observation </w:t>
      </w:r>
      <w:r w:rsidR="00492942">
        <w:rPr>
          <w:b/>
          <w:bCs/>
        </w:rPr>
        <w:t>5</w:t>
      </w:r>
      <w:r w:rsidRPr="00FB1F65">
        <w:rPr>
          <w:b/>
          <w:bCs/>
        </w:rPr>
        <w:t>:</w:t>
      </w:r>
      <w:r>
        <w:t xml:space="preserve"> In IAB architecture, </w:t>
      </w:r>
      <w:r w:rsidR="00FB1F65">
        <w:t xml:space="preserve">the F1-U delay is the sum of multiple delays from multiple </w:t>
      </w:r>
      <w:r w:rsidR="00C244DF">
        <w:t>transmissions</w:t>
      </w:r>
    </w:p>
    <w:p w14:paraId="5EBF4A40" w14:textId="5259685C" w:rsidR="00710ED6" w:rsidRDefault="003067B6" w:rsidP="00A209D6">
      <w:r>
        <w:t xml:space="preserve">We propose to allow the </w:t>
      </w:r>
      <w:r w:rsidR="00F2288A">
        <w:t>Network to measure the F1-U delay as the sum of different delay, scattered in the IAB architecture.</w:t>
      </w:r>
    </w:p>
    <w:p w14:paraId="7037A0DE" w14:textId="410D9609" w:rsidR="00745A2E" w:rsidRDefault="00745A2E" w:rsidP="00043156">
      <w:pPr>
        <w:jc w:val="center"/>
      </w:pPr>
      <w:r>
        <w:rPr>
          <w:rFonts w:eastAsia="Malgun Gothic"/>
          <w:lang w:eastAsia="sv-SE"/>
        </w:rPr>
        <w:object w:dxaOrig="6691" w:dyaOrig="4081" w14:anchorId="1246CC05">
          <v:shape id="_x0000_i1028" type="#_x0000_t75" style="width:335.25pt;height:204pt" o:ole="">
            <v:imagedata r:id="rId18" o:title=""/>
          </v:shape>
          <o:OLEObject Type="Embed" ProgID="Visio.Drawing.11" ShapeID="_x0000_i1028" DrawAspect="Content" ObjectID="_1664872611" r:id="rId19"/>
        </w:object>
      </w:r>
    </w:p>
    <w:p w14:paraId="501E0E6E" w14:textId="501BD4FD" w:rsidR="00043156" w:rsidRPr="006E13D1" w:rsidRDefault="00043156" w:rsidP="00043156">
      <w:pPr>
        <w:pStyle w:val="TF"/>
      </w:pPr>
      <w:r w:rsidRPr="006E13D1">
        <w:t xml:space="preserve">Figure </w:t>
      </w:r>
      <w:r w:rsidR="00A1415B">
        <w:t>4</w:t>
      </w:r>
      <w:r w:rsidRPr="006E13D1">
        <w:t xml:space="preserve">: </w:t>
      </w:r>
      <w:r w:rsidR="00A1415B">
        <w:t>F1-U total delay in IAB architecture</w:t>
      </w:r>
    </w:p>
    <w:p w14:paraId="6713FAAE" w14:textId="0B4BB2FF" w:rsidR="00745A2E" w:rsidRPr="006E13D1" w:rsidRDefault="00492942" w:rsidP="00745A2E">
      <w:pPr>
        <w:pStyle w:val="Heading2"/>
      </w:pPr>
      <w:r>
        <w:t>4.3</w:t>
      </w:r>
      <w:r w:rsidR="00745A2E" w:rsidRPr="006E13D1">
        <w:tab/>
      </w:r>
      <w:r w:rsidR="00FB1F65">
        <w:t xml:space="preserve">F1-U delay on </w:t>
      </w:r>
      <w:r w:rsidR="00745A2E">
        <w:t>DL direction</w:t>
      </w:r>
    </w:p>
    <w:p w14:paraId="635F51F9" w14:textId="43305A94" w:rsidR="00260C20" w:rsidRDefault="00260C20" w:rsidP="00A209D6">
      <w:r>
        <w:t>In Downlink, we think that F1-U DL delay can be split into:</w:t>
      </w:r>
    </w:p>
    <w:p w14:paraId="164DC7FA" w14:textId="1CBD9FE6" w:rsidR="00260C20" w:rsidRDefault="00F2288A" w:rsidP="00260C20">
      <w:pPr>
        <w:pStyle w:val="B1"/>
      </w:pPr>
      <w:r>
        <w:rPr>
          <w:noProof/>
        </w:rPr>
        <mc:AlternateContent>
          <mc:Choice Requires="wps">
            <w:drawing>
              <wp:anchor distT="0" distB="0" distL="114300" distR="114300" simplePos="0" relativeHeight="251658240" behindDoc="0" locked="0" layoutInCell="1" allowOverlap="1" wp14:anchorId="31ABEF01" wp14:editId="35A1CB07">
                <wp:simplePos x="0" y="0"/>
                <wp:positionH relativeFrom="column">
                  <wp:posOffset>-63847</wp:posOffset>
                </wp:positionH>
                <wp:positionV relativeFrom="paragraph">
                  <wp:posOffset>247614</wp:posOffset>
                </wp:positionV>
                <wp:extent cx="120769" cy="646981"/>
                <wp:effectExtent l="38100" t="0" r="12700" b="20320"/>
                <wp:wrapNone/>
                <wp:docPr id="1" name="Left Brace 1"/>
                <wp:cNvGraphicFramePr/>
                <a:graphic xmlns:a="http://schemas.openxmlformats.org/drawingml/2006/main">
                  <a:graphicData uri="http://schemas.microsoft.com/office/word/2010/wordprocessingShape">
                    <wps:wsp>
                      <wps:cNvSpPr/>
                      <wps:spPr>
                        <a:xfrm>
                          <a:off x="0" y="0"/>
                          <a:ext cx="120769" cy="64698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7C3471C"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5.05pt;margin-top:19.5pt;width:9.5pt;height:50.9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" adj="336" strokecolor="#5b9bd5 [3204]" strokeweight=".5pt">
                <v:stroke joinstyle="miter"/>
              </v:shape>
            </w:pict>
          </mc:Fallback>
        </mc:AlternateContent>
      </w:r>
      <w:r w:rsidR="00260C20" w:rsidRPr="006E13D1">
        <w:t>-</w:t>
      </w:r>
      <w:r w:rsidR="00260C20" w:rsidRPr="006E13D1">
        <w:tab/>
      </w:r>
      <w:r w:rsidR="00260C20">
        <w:t>Transport delay between Donor CU and Donor DU</w:t>
      </w:r>
    </w:p>
    <w:p w14:paraId="7815AB4F" w14:textId="5021FE6B" w:rsidR="00CD13AB" w:rsidRDefault="00CD13AB" w:rsidP="00260C20">
      <w:pPr>
        <w:pStyle w:val="B1"/>
      </w:pPr>
      <w:r>
        <w:t>-</w:t>
      </w:r>
      <w:r>
        <w:tab/>
        <w:t xml:space="preserve">IAB DU delay (including </w:t>
      </w:r>
      <w:r w:rsidR="002C356E">
        <w:t xml:space="preserve">transmitting </w:t>
      </w:r>
      <w:r>
        <w:t>BAP and RLC Delay)</w:t>
      </w:r>
    </w:p>
    <w:p w14:paraId="05179DB1" w14:textId="010D91E1" w:rsidR="00CD13AB" w:rsidRDefault="00CD13AB" w:rsidP="00CD13AB">
      <w:pPr>
        <w:pStyle w:val="B1"/>
      </w:pPr>
      <w:r>
        <w:t>-</w:t>
      </w:r>
      <w:r>
        <w:tab/>
        <w:t>Air interface Delay</w:t>
      </w:r>
    </w:p>
    <w:p w14:paraId="00A21106" w14:textId="7B876A2C" w:rsidR="00CD13AB" w:rsidRDefault="00CD13AB" w:rsidP="00CD13AB">
      <w:pPr>
        <w:pStyle w:val="B1"/>
      </w:pPr>
      <w:r>
        <w:t>-</w:t>
      </w:r>
      <w:r>
        <w:tab/>
        <w:t xml:space="preserve">IAB MT Delay (including RLC and </w:t>
      </w:r>
      <w:r w:rsidR="002C356E">
        <w:t xml:space="preserve">receiving </w:t>
      </w:r>
      <w:r>
        <w:t>BAP delay)</w:t>
      </w:r>
    </w:p>
    <w:p w14:paraId="54F35261" w14:textId="34896EF5" w:rsidR="00C81374" w:rsidRDefault="00C81374" w:rsidP="00A209D6">
      <w:r>
        <w:t>The three last ones can be repeated in case of several relays.</w:t>
      </w:r>
      <w:r w:rsidR="00F2288A">
        <w:t xml:space="preserve"> </w:t>
      </w:r>
      <w:r>
        <w:t>As for non IAB architecture, average delay can be measured</w:t>
      </w:r>
      <w:r w:rsidR="00F2288A">
        <w:t xml:space="preserve"> we only mention “delay” for clarity.</w:t>
      </w:r>
    </w:p>
    <w:p w14:paraId="75A8A6E7" w14:textId="3181E2D4" w:rsidR="00C81374" w:rsidRDefault="00C81374" w:rsidP="00A209D6">
      <w:r>
        <w:t>The transport delay between Donor-CU and Donor-DU needs to be described. RAN2 may need to ask RAN3 for guidance for its definition.</w:t>
      </w:r>
    </w:p>
    <w:p w14:paraId="15BFA3A3" w14:textId="721E984E" w:rsidR="00C244DF" w:rsidRDefault="00C244DF" w:rsidP="00C244DF">
      <w:r w:rsidRPr="00C244DF">
        <w:rPr>
          <w:b/>
          <w:bCs/>
        </w:rPr>
        <w:t xml:space="preserve">Proposal </w:t>
      </w:r>
      <w:r w:rsidR="00492942">
        <w:rPr>
          <w:b/>
          <w:bCs/>
        </w:rPr>
        <w:t>7</w:t>
      </w:r>
      <w:r>
        <w:t>: RAN2 defines the DL IAB F1-U delay as the sum of delays along the packet path.</w:t>
      </w:r>
    </w:p>
    <w:p w14:paraId="73F54EB2" w14:textId="1AC5E6F8" w:rsidR="00C244DF" w:rsidRPr="006E13D1" w:rsidRDefault="00C244DF" w:rsidP="00C244DF">
      <w:r w:rsidRPr="00C244DF">
        <w:rPr>
          <w:b/>
          <w:bCs/>
        </w:rPr>
        <w:t xml:space="preserve">Proposal </w:t>
      </w:r>
      <w:r w:rsidR="00492942">
        <w:rPr>
          <w:b/>
          <w:bCs/>
        </w:rPr>
        <w:t>8</w:t>
      </w:r>
      <w:r>
        <w:t xml:space="preserve">: RAN2 sends </w:t>
      </w:r>
      <w:proofErr w:type="gramStart"/>
      <w:r>
        <w:t>a</w:t>
      </w:r>
      <w:r w:rsidR="00160BC4">
        <w:t>n</w:t>
      </w:r>
      <w:proofErr w:type="gramEnd"/>
      <w:r w:rsidR="00160BC4">
        <w:t xml:space="preserve"> LS</w:t>
      </w:r>
      <w:r>
        <w:t xml:space="preserve"> to RAN3 for guidance in the definition of the DL transport delay between Donor-CU and Donor-DU in IAB architecture.</w:t>
      </w:r>
    </w:p>
    <w:p w14:paraId="4F547731" w14:textId="6BADEAC1" w:rsidR="00A209D6" w:rsidRDefault="00406FAF" w:rsidP="00A209D6">
      <w:r>
        <w:object w:dxaOrig="15360" w:dyaOrig="6615" w14:anchorId="0BE511F4">
          <v:shape id="_x0000_i1029" type="#_x0000_t75" style="width:459pt;height:198pt" o:ole="">
            <v:imagedata r:id="rId20" o:title=""/>
          </v:shape>
          <o:OLEObject Type="Embed" ProgID="Visio.Drawing.15" ShapeID="_x0000_i1029" DrawAspect="Content" ObjectID="_1664872612" r:id="rId21"/>
        </w:object>
      </w:r>
    </w:p>
    <w:p w14:paraId="2ACCBC37" w14:textId="4D6FE329" w:rsidR="002C356E" w:rsidRPr="006E13D1" w:rsidRDefault="002C356E" w:rsidP="002C356E">
      <w:pPr>
        <w:pStyle w:val="TF"/>
      </w:pPr>
      <w:r w:rsidRPr="006E13D1">
        <w:t xml:space="preserve">Figure </w:t>
      </w:r>
      <w:r w:rsidR="00406FAF">
        <w:t>5</w:t>
      </w:r>
      <w:r w:rsidRPr="006E13D1">
        <w:t xml:space="preserve">: </w:t>
      </w:r>
      <w:r w:rsidR="008A5948">
        <w:t xml:space="preserve">DL F1-U Delay for </w:t>
      </w:r>
      <w:r>
        <w:t>IAB architecture</w:t>
      </w:r>
    </w:p>
    <w:p w14:paraId="4A33F8C9" w14:textId="1D1B1344" w:rsidR="00745A2E" w:rsidRPr="006E13D1" w:rsidRDefault="00492942" w:rsidP="00745A2E">
      <w:pPr>
        <w:pStyle w:val="Heading2"/>
      </w:pPr>
      <w:r>
        <w:lastRenderedPageBreak/>
        <w:t>4.4</w:t>
      </w:r>
      <w:r w:rsidR="00745A2E" w:rsidRPr="006E13D1">
        <w:tab/>
      </w:r>
      <w:r w:rsidR="00FB1F65">
        <w:t xml:space="preserve">F1-U delay on </w:t>
      </w:r>
      <w:r w:rsidR="00745A2E">
        <w:t>UL direction</w:t>
      </w:r>
    </w:p>
    <w:p w14:paraId="1E648795" w14:textId="2E19C43A" w:rsidR="00CD13AB" w:rsidRDefault="00406FAF" w:rsidP="00CD13AB">
      <w:r>
        <w:rPr>
          <w:noProof/>
        </w:rPr>
        <mc:AlternateContent>
          <mc:Choice Requires="wps">
            <w:drawing>
              <wp:anchor distT="0" distB="0" distL="114300" distR="114300" simplePos="0" relativeHeight="251658241" behindDoc="0" locked="0" layoutInCell="1" allowOverlap="1" wp14:anchorId="3A48E64F" wp14:editId="5DD1C55B">
                <wp:simplePos x="0" y="0"/>
                <wp:positionH relativeFrom="column">
                  <wp:posOffset>-26035</wp:posOffset>
                </wp:positionH>
                <wp:positionV relativeFrom="paragraph">
                  <wp:posOffset>274955</wp:posOffset>
                </wp:positionV>
                <wp:extent cx="120650" cy="646430"/>
                <wp:effectExtent l="38100" t="0" r="12700" b="20320"/>
                <wp:wrapNone/>
                <wp:docPr id="4" name="Left Brace 4"/>
                <wp:cNvGraphicFramePr/>
                <a:graphic xmlns:a="http://schemas.openxmlformats.org/drawingml/2006/main">
                  <a:graphicData uri="http://schemas.microsoft.com/office/word/2010/wordprocessingShape">
                    <wps:wsp>
                      <wps:cNvSpPr/>
                      <wps:spPr>
                        <a:xfrm>
                          <a:off x="0" y="0"/>
                          <a:ext cx="120650" cy="64643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7168676" id="Left Brace 4" o:spid="_x0000_s1026" type="#_x0000_t87" style="position:absolute;margin-left:-2.05pt;margin-top:21.65pt;width:9.5pt;height:50.9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" adj="336" strokecolor="#5b9bd5 [3204]" strokeweight=".5pt">
                <v:stroke joinstyle="miter"/>
              </v:shape>
            </w:pict>
          </mc:Fallback>
        </mc:AlternateContent>
      </w:r>
      <w:r w:rsidR="00CD13AB">
        <w:t>In Uplink, we think that F1-U DL delay can be split into:</w:t>
      </w:r>
    </w:p>
    <w:p w14:paraId="78FC04E8" w14:textId="0DE1E4F8" w:rsidR="00CD13AB" w:rsidRDefault="00CD13AB" w:rsidP="00CD13AB">
      <w:pPr>
        <w:pStyle w:val="B1"/>
      </w:pPr>
      <w:r>
        <w:t>-</w:t>
      </w:r>
      <w:r>
        <w:tab/>
        <w:t xml:space="preserve">IAB </w:t>
      </w:r>
      <w:r w:rsidR="00C81374">
        <w:t>MT</w:t>
      </w:r>
      <w:r>
        <w:t xml:space="preserve"> delay </w:t>
      </w:r>
      <w:r w:rsidR="00C81374">
        <w:t>(BAP Delay)</w:t>
      </w:r>
    </w:p>
    <w:p w14:paraId="77553123" w14:textId="2F75B87A" w:rsidR="00CD13AB" w:rsidRDefault="00CD13AB" w:rsidP="00CD13AB">
      <w:pPr>
        <w:pStyle w:val="B1"/>
      </w:pPr>
      <w:r>
        <w:t>-</w:t>
      </w:r>
      <w:r>
        <w:tab/>
      </w:r>
      <w:r w:rsidR="00C81374">
        <w:rPr>
          <w:lang w:eastAsia="zh-CN"/>
        </w:rPr>
        <w:t>Over-the-air interface packet delay</w:t>
      </w:r>
    </w:p>
    <w:p w14:paraId="1A4B0B78" w14:textId="57270994" w:rsidR="00CD13AB" w:rsidRDefault="00CD13AB" w:rsidP="00CD13AB">
      <w:pPr>
        <w:pStyle w:val="B1"/>
      </w:pPr>
      <w:r>
        <w:t>-</w:t>
      </w:r>
      <w:r>
        <w:tab/>
        <w:t xml:space="preserve">IAB MT Delay (including </w:t>
      </w:r>
      <w:r w:rsidR="00C81374">
        <w:rPr>
          <w:lang w:eastAsia="zh-CN"/>
        </w:rPr>
        <w:t>RLC packet delay</w:t>
      </w:r>
      <w:r w:rsidR="002C356E">
        <w:t xml:space="preserve"> and receiving BAP Delay</w:t>
      </w:r>
      <w:r>
        <w:t>)</w:t>
      </w:r>
    </w:p>
    <w:p w14:paraId="43955AD9" w14:textId="40387ECE" w:rsidR="00C81374" w:rsidRDefault="00C81374" w:rsidP="00C81374">
      <w:pPr>
        <w:pStyle w:val="B1"/>
      </w:pPr>
      <w:r w:rsidRPr="006E13D1">
        <w:t>-</w:t>
      </w:r>
      <w:r w:rsidRPr="006E13D1">
        <w:tab/>
      </w:r>
      <w:r>
        <w:t>Transport delay between Donor CU and Donor DU</w:t>
      </w:r>
    </w:p>
    <w:p w14:paraId="2C8EB091" w14:textId="051F3C28" w:rsidR="00406FAF" w:rsidRDefault="00CD13AB" w:rsidP="00406FAF">
      <w:r>
        <w:t xml:space="preserve">The 3 </w:t>
      </w:r>
      <w:r w:rsidR="00406FAF">
        <w:t>first</w:t>
      </w:r>
      <w:r>
        <w:t xml:space="preserve"> one</w:t>
      </w:r>
      <w:r w:rsidR="00406FAF">
        <w:t>s</w:t>
      </w:r>
      <w:r>
        <w:t xml:space="preserve"> can be repeated in case of several relays.</w:t>
      </w:r>
      <w:r w:rsidR="00C244DF">
        <w:t xml:space="preserve"> </w:t>
      </w:r>
      <w:r w:rsidR="00406FAF">
        <w:t>As for non IAB architecture, average delay can be measured we only mention “delay” for clarity.</w:t>
      </w:r>
    </w:p>
    <w:p w14:paraId="791872D4" w14:textId="2F90461D" w:rsidR="00406FAF" w:rsidRDefault="00406FAF" w:rsidP="00406FAF">
      <w:r>
        <w:t xml:space="preserve">The </w:t>
      </w:r>
      <w:r w:rsidR="00C244DF">
        <w:t xml:space="preserve">UL </w:t>
      </w:r>
      <w:r>
        <w:t>transport delay between Donor-CU and Donor-DU needs to be described. RAN2 may need to ask RAN3 for guidance for its definition.</w:t>
      </w:r>
    </w:p>
    <w:p w14:paraId="64304C69" w14:textId="32BED5D2" w:rsidR="00C244DF" w:rsidRDefault="00C244DF" w:rsidP="00C244DF">
      <w:r w:rsidRPr="00C244DF">
        <w:rPr>
          <w:b/>
          <w:bCs/>
        </w:rPr>
        <w:t xml:space="preserve">Proposal </w:t>
      </w:r>
      <w:r w:rsidR="00492942">
        <w:rPr>
          <w:b/>
          <w:bCs/>
        </w:rPr>
        <w:t>9</w:t>
      </w:r>
      <w:r>
        <w:t>: RAN2 defines the UL IAB F1-U delay as the sum of delays along the packet path.</w:t>
      </w:r>
    </w:p>
    <w:p w14:paraId="2BF04D42" w14:textId="5E1DA304" w:rsidR="00C244DF" w:rsidRPr="006E13D1" w:rsidRDefault="00C244DF" w:rsidP="00C244DF">
      <w:r w:rsidRPr="00C244DF">
        <w:rPr>
          <w:b/>
          <w:bCs/>
        </w:rPr>
        <w:t xml:space="preserve">Proposal </w:t>
      </w:r>
      <w:r w:rsidR="00492942">
        <w:rPr>
          <w:b/>
          <w:bCs/>
        </w:rPr>
        <w:t>10</w:t>
      </w:r>
      <w:r>
        <w:t xml:space="preserve">: RAN2 sends </w:t>
      </w:r>
      <w:proofErr w:type="gramStart"/>
      <w:r>
        <w:t>a</w:t>
      </w:r>
      <w:r w:rsidR="00160BC4">
        <w:t>n</w:t>
      </w:r>
      <w:proofErr w:type="gramEnd"/>
      <w:r>
        <w:t xml:space="preserve"> L</w:t>
      </w:r>
      <w:r w:rsidR="00160BC4">
        <w:t>S</w:t>
      </w:r>
      <w:r>
        <w:t xml:space="preserve"> to RAN3 for guidance in the definition of the UL transport delay between Donor-CU and Donor-DU in IAB architecture.</w:t>
      </w:r>
    </w:p>
    <w:p w14:paraId="18853AF8" w14:textId="77777777" w:rsidR="00745A2E" w:rsidRDefault="00745A2E" w:rsidP="00A209D6"/>
    <w:p w14:paraId="2EBA5AE3" w14:textId="4E48DC5E" w:rsidR="00260C20" w:rsidRDefault="00C244DF" w:rsidP="00A209D6">
      <w:r>
        <w:object w:dxaOrig="11295" w:dyaOrig="5161" w14:anchorId="0284A632">
          <v:shape id="_x0000_i1030" type="#_x0000_t75" style="width:541.5pt;height:247.5pt" o:ole="">
            <v:imagedata r:id="rId22" o:title=""/>
          </v:shape>
          <o:OLEObject Type="Embed" ProgID="Visio.Drawing.15" ShapeID="_x0000_i1030" DrawAspect="Content" ObjectID="_1664872613" r:id="rId23"/>
        </w:object>
      </w:r>
    </w:p>
    <w:p w14:paraId="54AF2376" w14:textId="0F50F41B" w:rsidR="00406FAF" w:rsidRPr="006E13D1" w:rsidRDefault="00406FAF" w:rsidP="00406FAF">
      <w:pPr>
        <w:pStyle w:val="TF"/>
      </w:pPr>
      <w:r w:rsidRPr="006E13D1">
        <w:t xml:space="preserve">Figure </w:t>
      </w:r>
      <w:r>
        <w:t>6</w:t>
      </w:r>
      <w:r w:rsidRPr="006E13D1">
        <w:t xml:space="preserve">: </w:t>
      </w:r>
      <w:r>
        <w:t>UL F1-U Delay for IAB architecture</w:t>
      </w:r>
    </w:p>
    <w:p w14:paraId="313E4D75" w14:textId="55E1A04A" w:rsidR="00260C20" w:rsidRDefault="00492942" w:rsidP="00406FAF">
      <w:pPr>
        <w:pStyle w:val="Heading2"/>
      </w:pPr>
      <w:r>
        <w:t>4.5</w:t>
      </w:r>
      <w:r w:rsidR="00260C20" w:rsidRPr="006E13D1">
        <w:tab/>
      </w:r>
      <w:r w:rsidR="00260C20">
        <w:t xml:space="preserve">Total </w:t>
      </w:r>
      <w:r w:rsidR="00406FAF">
        <w:t xml:space="preserve">F1-U </w:t>
      </w:r>
      <w:r w:rsidR="00260C20">
        <w:t>Delay</w:t>
      </w:r>
    </w:p>
    <w:p w14:paraId="3492B8B9" w14:textId="53F64E0A" w:rsidR="00260C20" w:rsidRDefault="00260C20" w:rsidP="00260C20">
      <w:r>
        <w:t>The total delay can then be calculated as the some of the defined Delay</w:t>
      </w:r>
      <w:r w:rsidR="00C244DF">
        <w:t>s</w:t>
      </w:r>
      <w:r>
        <w:t>.</w:t>
      </w:r>
      <w:r w:rsidR="00C244DF">
        <w:t xml:space="preserve"> </w:t>
      </w:r>
      <w:r>
        <w:t xml:space="preserve">To know the delay of a specific DRB of a specific UE, </w:t>
      </w:r>
      <w:r w:rsidR="00374A15">
        <w:t>the node calculating this delay need to know the path of the PDU packets, conveyed by BAP layer.</w:t>
      </w:r>
    </w:p>
    <w:p w14:paraId="55B2C313" w14:textId="031210EE" w:rsidR="00374A15" w:rsidRDefault="00374A15" w:rsidP="00260C20">
      <w:r>
        <w:t>Only donor DU has this knowledge and thus the delay information should first be collected by IAB donor CU.</w:t>
      </w:r>
    </w:p>
    <w:p w14:paraId="254DAB88" w14:textId="4BCF27A6" w:rsidR="00C244DF" w:rsidRDefault="00C244DF" w:rsidP="00C244DF">
      <w:r w:rsidRPr="00882511">
        <w:rPr>
          <w:b/>
          <w:bCs/>
        </w:rPr>
        <w:t xml:space="preserve">Proposal </w:t>
      </w:r>
      <w:r w:rsidR="00492942">
        <w:rPr>
          <w:b/>
          <w:bCs/>
        </w:rPr>
        <w:t>11</w:t>
      </w:r>
      <w:r>
        <w:t>: The delay information is first collected by donor CU via F1AP / RRC signalling before being sent to OAM.</w:t>
      </w:r>
    </w:p>
    <w:p w14:paraId="2FBA4484" w14:textId="6530F34E" w:rsidR="00C244DF" w:rsidRDefault="00C244DF" w:rsidP="00C244DF">
      <w:r w:rsidRPr="00C244DF">
        <w:rPr>
          <w:b/>
          <w:bCs/>
        </w:rPr>
        <w:t xml:space="preserve">Proposal </w:t>
      </w:r>
      <w:r w:rsidR="00492942">
        <w:rPr>
          <w:b/>
          <w:bCs/>
        </w:rPr>
        <w:t>12</w:t>
      </w:r>
      <w:r>
        <w:t>: Donor-CU computes the total F1-U delay for IAB architecture.</w:t>
      </w:r>
    </w:p>
    <w:p w14:paraId="249DD2EC" w14:textId="77777777" w:rsidR="00260C20" w:rsidRPr="006E13D1" w:rsidRDefault="00260C20" w:rsidP="00A209D6"/>
    <w:p w14:paraId="0B355434" w14:textId="77206D32" w:rsidR="00314090" w:rsidRDefault="00314090" w:rsidP="00314090">
      <w:pPr>
        <w:pStyle w:val="Heading1"/>
      </w:pPr>
      <w:r>
        <w:lastRenderedPageBreak/>
        <w:t>5</w:t>
      </w:r>
      <w:r w:rsidRPr="006E13D1">
        <w:tab/>
      </w:r>
      <w:r>
        <w:t>Accurate UE-RAN delay measurement</w:t>
      </w:r>
    </w:p>
    <w:p w14:paraId="484C019A" w14:textId="3460139D" w:rsidR="00314090" w:rsidRDefault="00314090" w:rsidP="00314090">
      <w:pPr>
        <w:pStyle w:val="Heading2"/>
      </w:pPr>
      <w:r>
        <w:t>5.1</w:t>
      </w:r>
      <w:r>
        <w:tab/>
        <w:t>Background</w:t>
      </w:r>
    </w:p>
    <w:p w14:paraId="65DCC11E" w14:textId="6B9459B0" w:rsidR="00314090" w:rsidRPr="000C78A1" w:rsidRDefault="00314090" w:rsidP="00314090">
      <w:pPr>
        <w:rPr>
          <w:lang w:eastAsia="zh-CN"/>
        </w:rPr>
      </w:pPr>
      <w:r>
        <w:t xml:space="preserve">RAN-centric Data Collection  Study Item concluded the necessity to support </w:t>
      </w:r>
      <w:r>
        <w:rPr>
          <w:lang w:eastAsia="zh-CN"/>
        </w:rPr>
        <w:t xml:space="preserve">packet delay measurement in NR (section 6.4 of </w:t>
      </w:r>
      <w:hyperlink r:id="rId24" w:history="1">
        <w:r w:rsidRPr="002A58B7">
          <w:rPr>
            <w:rStyle w:val="Hyperlink"/>
            <w:lang w:eastAsia="zh-CN"/>
          </w:rPr>
          <w:t>TR37.816</w:t>
        </w:r>
      </w:hyperlink>
      <w:r>
        <w:rPr>
          <w:lang w:eastAsia="zh-CN"/>
        </w:rPr>
        <w:t>)</w:t>
      </w:r>
      <w:r>
        <w:t xml:space="preserve">. In addition to the standardized already definition for Packet Delay in TS 28.552, </w:t>
      </w:r>
      <w:r>
        <w:rPr>
          <w:rFonts w:eastAsia="DengXian" w:hint="eastAsia"/>
          <w:lang w:eastAsia="zh-CN"/>
        </w:rPr>
        <w:t xml:space="preserve">new definition for </w:t>
      </w:r>
      <w:r w:rsidRPr="00E429C0">
        <w:rPr>
          <w:rFonts w:eastAsia="DengXian"/>
          <w:lang w:eastAsia="zh-CN"/>
        </w:rPr>
        <w:t>RAN part of packet delay measurement</w:t>
      </w:r>
      <w:r>
        <w:rPr>
          <w:rFonts w:eastAsia="DengXian"/>
          <w:lang w:eastAsia="zh-CN"/>
        </w:rPr>
        <w:t xml:space="preserve"> was studied and justified</w:t>
      </w:r>
      <w:r>
        <w:rPr>
          <w:rFonts w:eastAsia="DengXian" w:hint="eastAsia"/>
          <w:lang w:eastAsia="zh-CN"/>
        </w:rPr>
        <w:t xml:space="preserve">. </w:t>
      </w:r>
    </w:p>
    <w:p w14:paraId="17EBFF13" w14:textId="64DD349E" w:rsidR="00314090" w:rsidRDefault="00314090" w:rsidP="00314090">
      <w:r>
        <w:t>The proposed C-plane based delay measurements in RAN2 (in TR37.816) can serve a generic purpose but suffer from the fact they are no real end-to-end measurements.</w:t>
      </w:r>
      <w:r w:rsidRPr="00EB13F9">
        <w:t xml:space="preserve"> </w:t>
      </w:r>
      <w:r>
        <w:t xml:space="preserve">Deviations come from the need to sum up the end-to-end delay from several independent delay measurements, e.g. for the UL the scheduling delay in the UE, the delay for transmission to the DU, the delay over F1-U and delays in the re-ordering buffer. Each of these measurements may already be averaged, and as concluded by RAN3 in </w:t>
      </w:r>
      <w:hyperlink r:id="rId25" w:history="1">
        <w:r w:rsidRPr="00D06DE5">
          <w:rPr>
            <w:rStyle w:val="Hyperlink"/>
          </w:rPr>
          <w:t>R2-1905526</w:t>
        </w:r>
      </w:hyperlink>
      <w:r>
        <w:t xml:space="preserve"> provide an estimate. Other deviations are caused by including time spans for distances that the measured U-plane packet did not travel, e.g. the waiting time for UL HARQ-ACK for the DL delay measurement, or the time of sending the DL grant for the UL measurement</w:t>
      </w:r>
      <w:r w:rsidRPr="006E13D1">
        <w:t>.</w:t>
      </w:r>
      <w:r w:rsidRPr="00581EC7">
        <w:t xml:space="preserve"> </w:t>
      </w:r>
      <w:r>
        <w:t>Knowing the individual delays over the different parts within the RAN also has its merits because it may allow for identifying and further optimizing the worst contributor of the delay, but to use these for the end-to-end delay will deviate from the real delay.</w:t>
      </w:r>
    </w:p>
    <w:p w14:paraId="53A52782" w14:textId="77777777" w:rsidR="00314090" w:rsidRDefault="00314090" w:rsidP="00314090">
      <w:r>
        <w:t xml:space="preserve">The proposed in the TR, U-plane based kind of solution (U1) leads to very accurate end-to-end delay measurement, but due to adding the time stamp the over the air overhead increases and it was considered as a burden for UE </w:t>
      </w:r>
      <w:r w:rsidRPr="00FC4A04">
        <w:t>processing load downgrad</w:t>
      </w:r>
      <w:r>
        <w:t>ing</w:t>
      </w:r>
      <w:r w:rsidRPr="00FC4A04">
        <w:t xml:space="preserve"> the UL peak data rate.</w:t>
      </w:r>
      <w:r>
        <w:t xml:space="preserve"> However, because of the conceptual simplicity and the high accuracy of the measurement of this kind of solution we propose a modified approach working without header manipulation.</w:t>
      </w:r>
    </w:p>
    <w:p w14:paraId="01E99B7E" w14:textId="456EE6BE" w:rsidR="00314090" w:rsidRDefault="00314090" w:rsidP="00314090">
      <w:pPr>
        <w:pStyle w:val="Heading2"/>
      </w:pPr>
      <w:r>
        <w:t>5.2</w:t>
      </w:r>
      <w:r>
        <w:tab/>
        <w:t>Delay measurement using the PDCP-SN</w:t>
      </w:r>
    </w:p>
    <w:p w14:paraId="79FEEE83" w14:textId="39774642" w:rsidR="00314090" w:rsidRDefault="00314090" w:rsidP="00314090">
      <w:r>
        <w:t>To address SA2 requirements on URLLC QoS monitoring,</w:t>
      </w:r>
      <w:r w:rsidRPr="00011674">
        <w:t xml:space="preserve"> </w:t>
      </w:r>
      <w:r>
        <w:t>an alternative and more accur</w:t>
      </w:r>
      <w:r w:rsidRPr="007661C2">
        <w:t xml:space="preserve">ate measure can be realised once </w:t>
      </w:r>
      <w:r>
        <w:t xml:space="preserve">the NG-RAN node decides about what packets are used for the measurement and informs the UE (and the CU-UP, if necessary) about the corresponding PDCP SNs. In result, the UE (and CU-UP) inform the gNB (or CU-CP) about the point in time when the corresponding packet passed by at the measurement point. The measurement point should be as near as possible at the service access point between PDCP and SDAP layer, e.g. in direction from SDAP to PDCP layer the time is noted as soon as the association between a monitored PDCP SN and the received SDAP SDU is known, and in direction PDCP to SDAP layer the time is noted just before the association between PDCP SN and the corresponding packet is abandoned.  </w:t>
      </w:r>
    </w:p>
    <w:p w14:paraId="44110B35" w14:textId="39130B22" w:rsidR="00314090" w:rsidRDefault="00314090" w:rsidP="00314090">
      <w:r>
        <w:t xml:space="preserve">The UE and CU-UP inform the gNB/CU-CP about the PDCP SN and the noted time value per DRB. gNB/CU-CP informs the </w:t>
      </w:r>
      <w:proofErr w:type="gramStart"/>
      <w:r>
        <w:t>involved UP</w:t>
      </w:r>
      <w:proofErr w:type="gramEnd"/>
      <w:r>
        <w:t xml:space="preserve"> entities (UE with RRC, CU-UP with E1AP</w:t>
      </w:r>
    </w:p>
    <w:p w14:paraId="5CE7C525" w14:textId="77777777" w:rsidR="00314090" w:rsidRDefault="00314090" w:rsidP="00314090">
      <w:pPr>
        <w:pStyle w:val="CommentText"/>
      </w:pPr>
      <w:r>
        <w:t xml:space="preserve">The reporting can be periodic by time or event based e.g. each time a packet range to be measured passed the measurement point. The gNB does the corresponding measurements. For UL the gNB knows (measures) the receive time and for DL the send time. From the UE it gets informed about the counterpart, i.e. send time for UL and receive time for DL. Then the gNB calculates the delay: receive time minus send time. </w:t>
      </w:r>
    </w:p>
    <w:p w14:paraId="428314ED" w14:textId="77777777" w:rsidR="00314090" w:rsidRDefault="00314090" w:rsidP="00314090">
      <w:r>
        <w:t>It is the total delay per measured packet per DRB per UE from entering to leaving the PDCP layer, i.e. should include the re-ordering, scheduling and re-transmission delays than may occur on that route. The gNB/CU-CP can calculate the delay per packet and perform any further first post-processing as it may be necessary to calculate the delay KPI. The solution</w:t>
      </w:r>
      <w:r w:rsidRPr="004F4B1A">
        <w:t xml:space="preserve"> </w:t>
      </w:r>
      <w:r>
        <w:t>assumes that the time reference (or the clock) used to measure the delay are the same in the involved measuring entities. Then the calculated delays are very accurate.  The complexity is low, i.e. it works in the same way irrespectively of whether dual connectivity in split mode is applied additionally or of whether the split mode is used for packet duplication or not.</w:t>
      </w:r>
    </w:p>
    <w:p w14:paraId="39C6A4EF" w14:textId="77777777" w:rsidR="00314090" w:rsidRDefault="00314090" w:rsidP="00314090">
      <w:r>
        <w:t>The measurement can be configured by the gNB/CU-CP in a flexible way, e.g. by considering one or more ranges of subsequent PDCP SNs or by determining the PDCP SNs using a modulo formula. The gNB/CU-CP can make this decision also depending on load status information that may be reported from the involved measuring entities.</w:t>
      </w:r>
    </w:p>
    <w:p w14:paraId="14B240B0" w14:textId="77777777" w:rsidR="00314090" w:rsidRDefault="00314090" w:rsidP="00314090">
      <w:pPr>
        <w:keepNext/>
      </w:pPr>
      <w:r>
        <w:lastRenderedPageBreak/>
        <w:t>The figure below shows an UL measurement example for a decomposed gNB and c-plane/u-plane split:</w:t>
      </w:r>
    </w:p>
    <w:p w14:paraId="15686DF1" w14:textId="77777777" w:rsidR="00314090" w:rsidRDefault="00314090" w:rsidP="00314090">
      <w:pPr>
        <w:keepNext/>
      </w:pPr>
    </w:p>
    <w:p w14:paraId="624E6D66" w14:textId="77777777" w:rsidR="00314090" w:rsidRDefault="00314090" w:rsidP="00314090">
      <w:r>
        <w:object w:dxaOrig="16100" w:dyaOrig="11880" w14:anchorId="30B38309">
          <v:shape id="_x0000_i1031" type="#_x0000_t75" style="width:481.5pt;height:355.5pt" o:ole="">
            <v:imagedata r:id="rId26" o:title=""/>
          </v:shape>
          <o:OLEObject Type="Embed" ProgID="Mscgen.Chart" ShapeID="_x0000_i1031" DrawAspect="Content" ObjectID="_1664872614" r:id="rId27"/>
        </w:object>
      </w:r>
    </w:p>
    <w:p w14:paraId="75C7BA64" w14:textId="2F0AB14D" w:rsidR="00314090" w:rsidRPr="006E13D1" w:rsidRDefault="00314090" w:rsidP="00314090">
      <w:pPr>
        <w:pStyle w:val="TF"/>
      </w:pPr>
      <w:r w:rsidRPr="006E13D1">
        <w:t xml:space="preserve">Figure </w:t>
      </w:r>
      <w:r>
        <w:t>7</w:t>
      </w:r>
      <w:r w:rsidRPr="006E13D1">
        <w:t xml:space="preserve">: </w:t>
      </w:r>
      <w:r>
        <w:t xml:space="preserve">Example UL delay measurement using PDCP SNs </w:t>
      </w:r>
      <w:r w:rsidRPr="0013283A">
        <w:rPr>
          <w:sz w:val="12"/>
        </w:rPr>
        <w:t>(</w:t>
      </w:r>
      <w:r>
        <w:rPr>
          <w:sz w:val="12"/>
        </w:rPr>
        <w:t xml:space="preserve">Note: </w:t>
      </w:r>
      <w:r w:rsidRPr="0013283A">
        <w:rPr>
          <w:sz w:val="12"/>
        </w:rPr>
        <w:t>MTF</w:t>
      </w:r>
      <w:r>
        <w:rPr>
          <w:sz w:val="12"/>
        </w:rPr>
        <w:t xml:space="preserve"> =</w:t>
      </w:r>
      <w:r w:rsidRPr="0013283A">
        <w:rPr>
          <w:sz w:val="12"/>
        </w:rPr>
        <w:t xml:space="preserve"> Message Transfer Function)</w:t>
      </w:r>
    </w:p>
    <w:p w14:paraId="0A469474" w14:textId="77777777" w:rsidR="00314090" w:rsidRDefault="00314090" w:rsidP="00314090">
      <w:r>
        <w:t xml:space="preserve">RAN 2 needs to discuss the above mechanism that provides highly accurate and non-averaged delay measurement </w:t>
      </w:r>
      <w:r w:rsidRPr="006C47E0">
        <w:t>for providing a highly accurate UE+RAN end-to-end delay measurement as it is needed for TSN and URLLC use cases.</w:t>
      </w:r>
    </w:p>
    <w:p w14:paraId="50B9DF03" w14:textId="77777777" w:rsidR="00314090" w:rsidRDefault="00314090" w:rsidP="00314090">
      <w:r>
        <w:t xml:space="preserve"> With relevance to air-interface, we make the following proposals:</w:t>
      </w:r>
    </w:p>
    <w:p w14:paraId="05AD4AC3" w14:textId="3EE39576" w:rsidR="00314090" w:rsidRPr="00EB0477" w:rsidRDefault="00314090" w:rsidP="00314090">
      <w:pPr>
        <w:rPr>
          <w:b/>
        </w:rPr>
      </w:pPr>
      <w:r w:rsidRPr="00EB0477">
        <w:rPr>
          <w:b/>
        </w:rPr>
        <w:t>Proposal 1</w:t>
      </w:r>
      <w:r>
        <w:rPr>
          <w:b/>
        </w:rPr>
        <w:t>3</w:t>
      </w:r>
      <w:r w:rsidRPr="00EB0477">
        <w:rPr>
          <w:b/>
        </w:rPr>
        <w:t xml:space="preserve">: </w:t>
      </w:r>
      <w:r w:rsidRPr="009D6D5F">
        <w:rPr>
          <w:bCs/>
        </w:rPr>
        <w:t>The delay measurements are obtained by measuring the total delay of single packet(s) without summing averaged delay.</w:t>
      </w:r>
    </w:p>
    <w:p w14:paraId="6419D80E" w14:textId="7FA1843D" w:rsidR="00314090" w:rsidRDefault="00314090" w:rsidP="00314090">
      <w:pPr>
        <w:rPr>
          <w:b/>
        </w:rPr>
      </w:pPr>
      <w:r w:rsidRPr="007018DA">
        <w:rPr>
          <w:b/>
        </w:rPr>
        <w:t xml:space="preserve">Proposal </w:t>
      </w:r>
      <w:r>
        <w:rPr>
          <w:b/>
        </w:rPr>
        <w:t>14</w:t>
      </w:r>
      <w:r w:rsidRPr="007018DA">
        <w:rPr>
          <w:b/>
        </w:rPr>
        <w:t>:</w:t>
      </w:r>
      <w:r w:rsidRPr="009D6D5F">
        <w:rPr>
          <w:bCs/>
        </w:rPr>
        <w:t xml:space="preserve"> For the uplink delay measurement, the gNB indicates to the UE which PDCP PDU SN(s) needs to be measured.</w:t>
      </w:r>
      <w:r>
        <w:rPr>
          <w:b/>
        </w:rPr>
        <w:t xml:space="preserve"> </w:t>
      </w:r>
    </w:p>
    <w:p w14:paraId="4E827A49" w14:textId="5B49E629" w:rsidR="00314090" w:rsidRDefault="00314090" w:rsidP="00314090">
      <w:pPr>
        <w:rPr>
          <w:b/>
        </w:rPr>
      </w:pPr>
      <w:r w:rsidRPr="007018DA">
        <w:rPr>
          <w:b/>
        </w:rPr>
        <w:t xml:space="preserve">Proposal </w:t>
      </w:r>
      <w:r>
        <w:rPr>
          <w:b/>
        </w:rPr>
        <w:t>15</w:t>
      </w:r>
      <w:r w:rsidRPr="007018DA">
        <w:rPr>
          <w:b/>
        </w:rPr>
        <w:t>:</w:t>
      </w:r>
      <w:r>
        <w:rPr>
          <w:b/>
        </w:rPr>
        <w:t xml:space="preserve"> </w:t>
      </w:r>
      <w:r w:rsidRPr="009D6D5F">
        <w:rPr>
          <w:bCs/>
        </w:rPr>
        <w:t>For the uplink delay measurement, the UE records the send time T1 of the indicated packet(s) and transmits it to the gNB.</w:t>
      </w:r>
    </w:p>
    <w:p w14:paraId="7E9A1D41" w14:textId="77777777" w:rsidR="00314090" w:rsidRDefault="00314090" w:rsidP="00314090">
      <w:pPr>
        <w:keepNext/>
      </w:pPr>
      <w:r>
        <w:lastRenderedPageBreak/>
        <w:t>The flow below shows the measurement for the downlink direction:</w:t>
      </w:r>
    </w:p>
    <w:p w14:paraId="7961458A" w14:textId="77777777" w:rsidR="00314090" w:rsidRDefault="00314090" w:rsidP="00314090">
      <w:r>
        <w:object w:dxaOrig="16100" w:dyaOrig="11360" w14:anchorId="71B6C1CA">
          <v:shape id="_x0000_i1032" type="#_x0000_t75" style="width:481.5pt;height:339.75pt" o:ole="">
            <v:imagedata r:id="rId28" o:title=""/>
          </v:shape>
          <o:OLEObject Type="Embed" ProgID="Mscgen.Chart" ShapeID="_x0000_i1032" DrawAspect="Content" ObjectID="_1664872615" r:id="rId29"/>
        </w:object>
      </w:r>
    </w:p>
    <w:p w14:paraId="23B5B3F3" w14:textId="7305C1AA" w:rsidR="00314090" w:rsidRPr="006E13D1" w:rsidRDefault="00314090" w:rsidP="00314090">
      <w:pPr>
        <w:pStyle w:val="TF"/>
      </w:pPr>
      <w:r w:rsidRPr="006E13D1">
        <w:t xml:space="preserve">Figure </w:t>
      </w:r>
      <w:r>
        <w:t>8</w:t>
      </w:r>
      <w:r w:rsidRPr="006E13D1">
        <w:t xml:space="preserve">: </w:t>
      </w:r>
      <w:r>
        <w:t xml:space="preserve">Example DL delay measurement using PDCP SNs </w:t>
      </w:r>
      <w:r w:rsidRPr="0013283A">
        <w:rPr>
          <w:sz w:val="12"/>
        </w:rPr>
        <w:t>(</w:t>
      </w:r>
      <w:r>
        <w:rPr>
          <w:sz w:val="12"/>
        </w:rPr>
        <w:t xml:space="preserve">Note: </w:t>
      </w:r>
      <w:r w:rsidRPr="0013283A">
        <w:rPr>
          <w:sz w:val="12"/>
        </w:rPr>
        <w:t>MTF</w:t>
      </w:r>
      <w:r>
        <w:rPr>
          <w:sz w:val="12"/>
        </w:rPr>
        <w:t xml:space="preserve"> =</w:t>
      </w:r>
      <w:r w:rsidRPr="0013283A">
        <w:rPr>
          <w:sz w:val="12"/>
        </w:rPr>
        <w:t xml:space="preserve"> Message Transfer Function)</w:t>
      </w:r>
    </w:p>
    <w:p w14:paraId="0CC52BA6" w14:textId="77777777" w:rsidR="00314090" w:rsidRDefault="00314090" w:rsidP="00314090">
      <w:r>
        <w:t xml:space="preserve">The downlink flow is quite like the uplink flow, but the direction is “Downlink” and the UE records and informs about the receive time T2. Still, the gNB </w:t>
      </w:r>
      <w:proofErr w:type="gramStart"/>
      <w:r>
        <w:t>is in charge of</w:t>
      </w:r>
      <w:proofErr w:type="gramEnd"/>
      <w:r>
        <w:t xml:space="preserve"> choosing which PDCP PDU(s) will be subject to measurement.</w:t>
      </w:r>
    </w:p>
    <w:p w14:paraId="032845E4" w14:textId="0369A30D" w:rsidR="00314090" w:rsidRDefault="00314090" w:rsidP="00314090">
      <w:pPr>
        <w:rPr>
          <w:b/>
        </w:rPr>
      </w:pPr>
      <w:r w:rsidRPr="007018DA">
        <w:rPr>
          <w:b/>
        </w:rPr>
        <w:t xml:space="preserve">Proposal </w:t>
      </w:r>
      <w:r>
        <w:rPr>
          <w:b/>
        </w:rPr>
        <w:t>16</w:t>
      </w:r>
      <w:r w:rsidRPr="007018DA">
        <w:rPr>
          <w:b/>
        </w:rPr>
        <w:t>:</w:t>
      </w:r>
      <w:r>
        <w:rPr>
          <w:b/>
        </w:rPr>
        <w:t xml:space="preserve"> </w:t>
      </w:r>
      <w:r w:rsidRPr="009D6D5F">
        <w:rPr>
          <w:bCs/>
        </w:rPr>
        <w:t>For the downlink delay measurement the gNB indicates to the UE which PDCP PDU SN(s) need to be measured.</w:t>
      </w:r>
      <w:r>
        <w:rPr>
          <w:b/>
        </w:rPr>
        <w:t xml:space="preserve"> </w:t>
      </w:r>
    </w:p>
    <w:p w14:paraId="3B0DF35A" w14:textId="5F5DAC8E" w:rsidR="00314090" w:rsidRDefault="00314090" w:rsidP="00314090">
      <w:pPr>
        <w:rPr>
          <w:b/>
        </w:rPr>
      </w:pPr>
      <w:r w:rsidRPr="007018DA">
        <w:rPr>
          <w:b/>
        </w:rPr>
        <w:t xml:space="preserve">Proposal </w:t>
      </w:r>
      <w:r>
        <w:rPr>
          <w:b/>
        </w:rPr>
        <w:t>17</w:t>
      </w:r>
      <w:r w:rsidRPr="007018DA">
        <w:rPr>
          <w:b/>
        </w:rPr>
        <w:t>:</w:t>
      </w:r>
      <w:r>
        <w:rPr>
          <w:b/>
        </w:rPr>
        <w:t xml:space="preserve"> </w:t>
      </w:r>
      <w:r w:rsidRPr="009D6D5F">
        <w:rPr>
          <w:bCs/>
        </w:rPr>
        <w:t>For the downlink delay measurement the UE records the receive time T2 for the corresponding SN(s) and transmits it to the gNB.</w:t>
      </w:r>
    </w:p>
    <w:p w14:paraId="213D8E07" w14:textId="77777777" w:rsidR="00314090" w:rsidRDefault="00314090" w:rsidP="00314090">
      <w:r>
        <w:t>Due to required interaction with CU-CP and CU-UP, the configuration triggers require RAN3 support, thus we propose:</w:t>
      </w:r>
    </w:p>
    <w:p w14:paraId="517E7437" w14:textId="306645A0" w:rsidR="00314090" w:rsidRPr="00314090" w:rsidRDefault="00314090" w:rsidP="00314090">
      <w:pPr>
        <w:rPr>
          <w:bCs/>
        </w:rPr>
      </w:pPr>
      <w:r w:rsidRPr="007018DA">
        <w:rPr>
          <w:b/>
        </w:rPr>
        <w:t xml:space="preserve">Proposal </w:t>
      </w:r>
      <w:r>
        <w:rPr>
          <w:b/>
        </w:rPr>
        <w:t>18</w:t>
      </w:r>
      <w:r w:rsidRPr="007018DA">
        <w:rPr>
          <w:b/>
        </w:rPr>
        <w:t>:</w:t>
      </w:r>
      <w:r>
        <w:rPr>
          <w:b/>
        </w:rPr>
        <w:t xml:space="preserve"> </w:t>
      </w:r>
      <w:r w:rsidRPr="009D6D5F">
        <w:rPr>
          <w:bCs/>
        </w:rPr>
        <w:t xml:space="preserve">Agree to </w:t>
      </w:r>
      <w:proofErr w:type="gramStart"/>
      <w:r w:rsidRPr="009D6D5F">
        <w:rPr>
          <w:bCs/>
        </w:rPr>
        <w:t>send  an</w:t>
      </w:r>
      <w:proofErr w:type="gramEnd"/>
      <w:r w:rsidRPr="009D6D5F">
        <w:rPr>
          <w:bCs/>
        </w:rPr>
        <w:t xml:space="preserve"> LS to RAN3  to request the measurement.</w:t>
      </w:r>
    </w:p>
    <w:p w14:paraId="7B3D3B5E" w14:textId="77777777" w:rsidR="00314090" w:rsidRPr="006E13D1" w:rsidRDefault="00314090" w:rsidP="00314090"/>
    <w:p w14:paraId="5FF2457F" w14:textId="21F2D5AC" w:rsidR="00A209D6" w:rsidRPr="006E13D1" w:rsidRDefault="00314090" w:rsidP="00A209D6">
      <w:pPr>
        <w:pStyle w:val="Heading1"/>
      </w:pPr>
      <w:r>
        <w:t>5</w:t>
      </w:r>
      <w:r w:rsidR="00A209D6" w:rsidRPr="006E13D1">
        <w:tab/>
      </w:r>
      <w:r w:rsidR="008C3057">
        <w:t>Conclusion</w:t>
      </w:r>
    </w:p>
    <w:p w14:paraId="56AA265D" w14:textId="062C33E9" w:rsidR="00C244DF" w:rsidRDefault="00C244DF" w:rsidP="00A209D6">
      <w:r>
        <w:t>In this contribution we have made the following observations and proposals:</w:t>
      </w:r>
    </w:p>
    <w:p w14:paraId="163250A8" w14:textId="77777777" w:rsidR="00492942" w:rsidRDefault="00492942" w:rsidP="00492942">
      <w:r w:rsidRPr="00FB1F65">
        <w:rPr>
          <w:b/>
          <w:bCs/>
        </w:rPr>
        <w:t>Observation 1:</w:t>
      </w:r>
      <w:r>
        <w:t xml:space="preserve"> In IAB architecture, for a gNB (donor IAB) serving an IAB Node, the RRC_CONNECTED UEs measure can gather together normal UEs and IAB-MT UEs.</w:t>
      </w:r>
    </w:p>
    <w:p w14:paraId="234D0989" w14:textId="77777777" w:rsidR="00492942" w:rsidRDefault="00492942" w:rsidP="00492942">
      <w:pPr>
        <w:rPr>
          <w:rFonts w:eastAsia="SimSun"/>
          <w:kern w:val="2"/>
          <w:lang w:eastAsia="zh-CN"/>
        </w:rPr>
      </w:pPr>
      <w:r w:rsidRPr="009330CF">
        <w:rPr>
          <w:b/>
          <w:bCs/>
        </w:rPr>
        <w:t>Proposal 1:</w:t>
      </w:r>
      <w:r>
        <w:t xml:space="preserve"> TS38.314 clarifies that for</w:t>
      </w:r>
      <w:r w:rsidRPr="009E2174">
        <w:rPr>
          <w:rFonts w:eastAsia="SimSun"/>
          <w:kern w:val="2"/>
          <w:lang w:eastAsia="zh-CN"/>
        </w:rPr>
        <w:t xml:space="preserve"> a</w:t>
      </w:r>
      <w:r>
        <w:rPr>
          <w:rFonts w:eastAsia="SimSun"/>
          <w:kern w:val="2"/>
          <w:lang w:eastAsia="zh-CN"/>
        </w:rPr>
        <w:t xml:space="preserve"> g</w:t>
      </w:r>
      <w:r w:rsidRPr="009E2174">
        <w:rPr>
          <w:rFonts w:eastAsia="SimSun"/>
          <w:kern w:val="2"/>
          <w:lang w:eastAsia="zh-CN"/>
        </w:rPr>
        <w:t xml:space="preserve">NB serving </w:t>
      </w:r>
      <w:r>
        <w:rPr>
          <w:rFonts w:eastAsia="SimSun"/>
          <w:kern w:val="2"/>
          <w:lang w:eastAsia="zh-CN"/>
        </w:rPr>
        <w:t>as donor an</w:t>
      </w:r>
      <w:r w:rsidRPr="009E2174">
        <w:rPr>
          <w:rFonts w:eastAsia="SimSun"/>
          <w:kern w:val="2"/>
          <w:lang w:eastAsia="zh-CN"/>
        </w:rPr>
        <w:t xml:space="preserve"> </w:t>
      </w:r>
      <w:r>
        <w:rPr>
          <w:rFonts w:eastAsia="SimSun"/>
          <w:kern w:val="2"/>
          <w:lang w:eastAsia="zh-CN"/>
        </w:rPr>
        <w:t>IAB Node</w:t>
      </w:r>
      <w:r w:rsidRPr="009E2174">
        <w:rPr>
          <w:rFonts w:eastAsia="SimSun"/>
          <w:kern w:val="2"/>
          <w:lang w:eastAsia="zh-CN"/>
        </w:rPr>
        <w:t xml:space="preserve">, the measurement refers to the number of active UEs connected directly to the </w:t>
      </w:r>
      <w:r>
        <w:rPr>
          <w:rFonts w:eastAsia="SimSun"/>
          <w:kern w:val="2"/>
          <w:lang w:eastAsia="zh-CN"/>
        </w:rPr>
        <w:t>g</w:t>
      </w:r>
      <w:r w:rsidRPr="009E2174">
        <w:rPr>
          <w:rFonts w:eastAsia="SimSun"/>
          <w:kern w:val="2"/>
          <w:lang w:eastAsia="zh-CN"/>
        </w:rPr>
        <w:t xml:space="preserve">NB, excluding </w:t>
      </w:r>
      <w:r>
        <w:rPr>
          <w:rFonts w:eastAsia="SimSun"/>
          <w:kern w:val="2"/>
          <w:lang w:eastAsia="zh-CN"/>
        </w:rPr>
        <w:t>IAB Node</w:t>
      </w:r>
      <w:r w:rsidRPr="009E2174">
        <w:rPr>
          <w:rFonts w:eastAsia="SimSun"/>
          <w:kern w:val="2"/>
          <w:lang w:eastAsia="zh-CN"/>
        </w:rPr>
        <w:t>.</w:t>
      </w:r>
    </w:p>
    <w:p w14:paraId="5D7391B4" w14:textId="77777777" w:rsidR="00492942" w:rsidRDefault="00492942" w:rsidP="00492942">
      <w:pPr>
        <w:rPr>
          <w:rFonts w:eastAsia="SimSun"/>
          <w:kern w:val="2"/>
          <w:lang w:eastAsia="zh-CN"/>
        </w:rPr>
      </w:pPr>
      <w:r w:rsidRPr="00A756FA">
        <w:rPr>
          <w:rFonts w:eastAsia="SimSun"/>
          <w:b/>
          <w:bCs/>
          <w:kern w:val="2"/>
          <w:lang w:eastAsia="zh-CN"/>
        </w:rPr>
        <w:t>Proposal 2:</w:t>
      </w:r>
      <w:r>
        <w:rPr>
          <w:rFonts w:eastAsia="SimSun"/>
          <w:kern w:val="2"/>
          <w:lang w:eastAsia="zh-CN"/>
        </w:rPr>
        <w:t xml:space="preserve"> RAN2 can discuss if a separate measurement for number of IAB_MTs RRC_Connected to serving gNB is needed.</w:t>
      </w:r>
      <w:r w:rsidDel="00AD7402">
        <w:rPr>
          <w:rFonts w:eastAsia="SimSun"/>
          <w:kern w:val="2"/>
          <w:lang w:eastAsia="zh-CN"/>
        </w:rPr>
        <w:t xml:space="preserve"> </w:t>
      </w:r>
    </w:p>
    <w:p w14:paraId="35A9846D" w14:textId="77777777" w:rsidR="00492942" w:rsidRDefault="00492942" w:rsidP="00492942">
      <w:r w:rsidRPr="00FB1F65">
        <w:rPr>
          <w:b/>
          <w:bCs/>
        </w:rPr>
        <w:lastRenderedPageBreak/>
        <w:t xml:space="preserve">Observation </w:t>
      </w:r>
      <w:r>
        <w:rPr>
          <w:b/>
          <w:bCs/>
        </w:rPr>
        <w:t>2</w:t>
      </w:r>
      <w:r w:rsidRPr="00FB1F65">
        <w:rPr>
          <w:b/>
          <w:bCs/>
        </w:rPr>
        <w:t>:</w:t>
      </w:r>
      <w:r>
        <w:t xml:space="preserve"> In IAB architecture, for a gNB serving as donor an IAB Node, the inactive UEs can be normal UEs and IAB-MT UEs.</w:t>
      </w:r>
    </w:p>
    <w:p w14:paraId="434A21DD" w14:textId="77777777" w:rsidR="00492942" w:rsidRDefault="00492942" w:rsidP="00492942">
      <w:r w:rsidRPr="009330CF">
        <w:rPr>
          <w:b/>
          <w:bCs/>
        </w:rPr>
        <w:t xml:space="preserve">Proposal </w:t>
      </w:r>
      <w:r>
        <w:rPr>
          <w:b/>
          <w:bCs/>
        </w:rPr>
        <w:t>3</w:t>
      </w:r>
      <w:r w:rsidRPr="009330CF">
        <w:rPr>
          <w:b/>
          <w:bCs/>
        </w:rPr>
        <w:t>:</w:t>
      </w:r>
      <w:r>
        <w:t xml:space="preserve"> RAN2 should clarify if IAB MT can be in RRC Inactive mode.</w:t>
      </w:r>
    </w:p>
    <w:p w14:paraId="0E01F414" w14:textId="77777777" w:rsidR="00492942" w:rsidRDefault="00492942" w:rsidP="00492942">
      <w:pPr>
        <w:rPr>
          <w:rFonts w:eastAsia="SimSun"/>
          <w:kern w:val="2"/>
          <w:lang w:eastAsia="zh-CN"/>
        </w:rPr>
      </w:pPr>
      <w:r w:rsidRPr="004872B3">
        <w:rPr>
          <w:b/>
          <w:bCs/>
        </w:rPr>
        <w:t>Proposal 4:</w:t>
      </w:r>
      <w:r>
        <w:t xml:space="preserve"> If relevant, TS38.314 clarifies that,</w:t>
      </w:r>
      <w:r w:rsidRPr="009E2174">
        <w:rPr>
          <w:rFonts w:eastAsia="SimSun"/>
          <w:kern w:val="2"/>
          <w:lang w:eastAsia="zh-CN"/>
        </w:rPr>
        <w:t xml:space="preserve"> </w:t>
      </w:r>
      <w:r>
        <w:rPr>
          <w:rFonts w:eastAsia="SimSun"/>
          <w:kern w:val="2"/>
          <w:lang w:eastAsia="zh-CN"/>
        </w:rPr>
        <w:t>f</w:t>
      </w:r>
      <w:r w:rsidRPr="009E2174">
        <w:rPr>
          <w:rFonts w:eastAsia="SimSun"/>
          <w:kern w:val="2"/>
          <w:lang w:eastAsia="zh-CN"/>
        </w:rPr>
        <w:t>or a</w:t>
      </w:r>
      <w:r>
        <w:rPr>
          <w:rFonts w:eastAsia="SimSun"/>
          <w:kern w:val="2"/>
          <w:lang w:eastAsia="zh-CN"/>
        </w:rPr>
        <w:t xml:space="preserve"> g</w:t>
      </w:r>
      <w:r w:rsidRPr="009E2174">
        <w:rPr>
          <w:rFonts w:eastAsia="SimSun"/>
          <w:kern w:val="2"/>
          <w:lang w:eastAsia="zh-CN"/>
        </w:rPr>
        <w:t xml:space="preserve">NB serving </w:t>
      </w:r>
      <w:r>
        <w:rPr>
          <w:rFonts w:eastAsia="SimSun"/>
          <w:kern w:val="2"/>
          <w:lang w:eastAsia="zh-CN"/>
        </w:rPr>
        <w:t>as donor an</w:t>
      </w:r>
      <w:r w:rsidRPr="009E2174">
        <w:rPr>
          <w:rFonts w:eastAsia="SimSun"/>
          <w:kern w:val="2"/>
          <w:lang w:eastAsia="zh-CN"/>
        </w:rPr>
        <w:t xml:space="preserve"> </w:t>
      </w:r>
      <w:r>
        <w:rPr>
          <w:rFonts w:eastAsia="SimSun"/>
          <w:kern w:val="2"/>
          <w:lang w:eastAsia="zh-CN"/>
        </w:rPr>
        <w:t>IAB Node</w:t>
      </w:r>
      <w:r w:rsidRPr="009E2174">
        <w:rPr>
          <w:rFonts w:eastAsia="SimSun"/>
          <w:kern w:val="2"/>
          <w:lang w:eastAsia="zh-CN"/>
        </w:rPr>
        <w:t xml:space="preserve">, the measurement refers to the number of </w:t>
      </w:r>
      <w:r>
        <w:rPr>
          <w:rFonts w:eastAsia="SimSun"/>
          <w:kern w:val="2"/>
          <w:lang w:eastAsia="zh-CN"/>
        </w:rPr>
        <w:t>in</w:t>
      </w:r>
      <w:r w:rsidRPr="009E2174">
        <w:rPr>
          <w:rFonts w:eastAsia="SimSun"/>
          <w:kern w:val="2"/>
          <w:lang w:eastAsia="zh-CN"/>
        </w:rPr>
        <w:t>active</w:t>
      </w:r>
      <w:r>
        <w:rPr>
          <w:rFonts w:eastAsia="SimSun"/>
          <w:kern w:val="2"/>
          <w:lang w:eastAsia="zh-CN"/>
        </w:rPr>
        <w:t xml:space="preserve"> normal</w:t>
      </w:r>
      <w:r w:rsidRPr="009E2174">
        <w:rPr>
          <w:rFonts w:eastAsia="SimSun"/>
          <w:kern w:val="2"/>
          <w:lang w:eastAsia="zh-CN"/>
        </w:rPr>
        <w:t xml:space="preserve"> UEs </w:t>
      </w:r>
      <w:r w:rsidRPr="00A756FA">
        <w:rPr>
          <w:rFonts w:eastAsia="SimSun"/>
          <w:kern w:val="2"/>
          <w:lang w:eastAsia="zh-CN"/>
        </w:rPr>
        <w:t xml:space="preserve">connected </w:t>
      </w:r>
      <w:r w:rsidRPr="009E2174">
        <w:rPr>
          <w:rFonts w:eastAsia="SimSun"/>
          <w:kern w:val="2"/>
          <w:lang w:eastAsia="zh-CN"/>
        </w:rPr>
        <w:t>directl</w:t>
      </w:r>
      <w:r>
        <w:rPr>
          <w:rFonts w:eastAsia="SimSun"/>
          <w:kern w:val="2"/>
          <w:lang w:eastAsia="zh-CN"/>
        </w:rPr>
        <w:t>y</w:t>
      </w:r>
      <w:r w:rsidRPr="009E2174">
        <w:rPr>
          <w:rFonts w:eastAsia="SimSun"/>
          <w:kern w:val="2"/>
          <w:lang w:eastAsia="zh-CN"/>
        </w:rPr>
        <w:t xml:space="preserve"> to the </w:t>
      </w:r>
      <w:r>
        <w:rPr>
          <w:rFonts w:eastAsia="SimSun"/>
          <w:kern w:val="2"/>
          <w:lang w:eastAsia="zh-CN"/>
        </w:rPr>
        <w:t>g</w:t>
      </w:r>
      <w:r w:rsidRPr="009E2174">
        <w:rPr>
          <w:rFonts w:eastAsia="SimSun"/>
          <w:kern w:val="2"/>
          <w:lang w:eastAsia="zh-CN"/>
        </w:rPr>
        <w:t>NB</w:t>
      </w:r>
      <w:r>
        <w:rPr>
          <w:rFonts w:eastAsia="SimSun"/>
          <w:kern w:val="2"/>
          <w:lang w:eastAsia="zh-CN"/>
        </w:rPr>
        <w:t xml:space="preserve">, </w:t>
      </w:r>
      <w:r w:rsidRPr="009E2174">
        <w:rPr>
          <w:rFonts w:eastAsia="SimSun"/>
          <w:kern w:val="2"/>
          <w:lang w:eastAsia="zh-CN"/>
        </w:rPr>
        <w:t xml:space="preserve">excluding </w:t>
      </w:r>
      <w:r>
        <w:rPr>
          <w:rFonts w:eastAsia="SimSun"/>
          <w:kern w:val="2"/>
          <w:lang w:eastAsia="zh-CN"/>
        </w:rPr>
        <w:t>IAB Node</w:t>
      </w:r>
      <w:r w:rsidRPr="009E2174">
        <w:rPr>
          <w:rFonts w:eastAsia="SimSun"/>
          <w:kern w:val="2"/>
          <w:lang w:eastAsia="zh-CN"/>
        </w:rPr>
        <w:t>s.</w:t>
      </w:r>
    </w:p>
    <w:p w14:paraId="7BFD601B" w14:textId="77777777" w:rsidR="00492942" w:rsidRPr="00916606" w:rsidRDefault="00492942" w:rsidP="00492942">
      <w:pPr>
        <w:rPr>
          <w:rFonts w:eastAsia="SimSun"/>
          <w:b/>
          <w:bCs/>
          <w:kern w:val="2"/>
          <w:lang w:eastAsia="zh-CN"/>
        </w:rPr>
      </w:pPr>
      <w:r w:rsidRPr="00A756FA">
        <w:rPr>
          <w:rFonts w:eastAsia="SimSun"/>
          <w:b/>
          <w:bCs/>
          <w:kern w:val="2"/>
          <w:lang w:eastAsia="zh-CN"/>
        </w:rPr>
        <w:t xml:space="preserve">Proposal </w:t>
      </w:r>
      <w:r>
        <w:rPr>
          <w:rFonts w:eastAsia="SimSun"/>
          <w:b/>
          <w:bCs/>
          <w:kern w:val="2"/>
          <w:lang w:eastAsia="zh-CN"/>
        </w:rPr>
        <w:t>5</w:t>
      </w:r>
      <w:r w:rsidRPr="00A756FA">
        <w:rPr>
          <w:rFonts w:eastAsia="SimSun"/>
          <w:b/>
          <w:bCs/>
          <w:kern w:val="2"/>
          <w:lang w:eastAsia="zh-CN"/>
        </w:rPr>
        <w:t>:</w:t>
      </w:r>
      <w:r>
        <w:rPr>
          <w:rFonts w:eastAsia="SimSun"/>
          <w:kern w:val="2"/>
          <w:lang w:eastAsia="zh-CN"/>
        </w:rPr>
        <w:t xml:space="preserve"> RAN2 can discuss if a separate measurement for number of IAB_MTs in Inactive_RRC state is needed.</w:t>
      </w:r>
    </w:p>
    <w:p w14:paraId="425CD888" w14:textId="77777777" w:rsidR="00492942" w:rsidRDefault="00492942" w:rsidP="00492942">
      <w:r w:rsidRPr="00FB1F65">
        <w:rPr>
          <w:b/>
          <w:bCs/>
        </w:rPr>
        <w:t xml:space="preserve">Observation </w:t>
      </w:r>
      <w:r>
        <w:rPr>
          <w:b/>
          <w:bCs/>
        </w:rPr>
        <w:t>3</w:t>
      </w:r>
      <w:r w:rsidRPr="00FB1F65">
        <w:rPr>
          <w:b/>
          <w:bCs/>
        </w:rPr>
        <w:t>:</w:t>
      </w:r>
      <w:r>
        <w:t xml:space="preserve"> In IAB architecture, for a gNB serving as donor an IAB Node, the Packet Uu Loss Rate calculation in the DL per DRB per UE, is different for UEs that are directly connected to Donor DU vs UEs that are connected via IAB Nodes to Donor DU.</w:t>
      </w:r>
    </w:p>
    <w:p w14:paraId="5C46D79C" w14:textId="0B8F8973" w:rsidR="00C244DF" w:rsidRDefault="00492942" w:rsidP="00C244DF">
      <w:r w:rsidRPr="009330CF">
        <w:rPr>
          <w:b/>
          <w:bCs/>
        </w:rPr>
        <w:t xml:space="preserve">Proposal </w:t>
      </w:r>
      <w:r>
        <w:rPr>
          <w:b/>
          <w:bCs/>
        </w:rPr>
        <w:t>6</w:t>
      </w:r>
      <w:r w:rsidRPr="009330CF">
        <w:rPr>
          <w:b/>
          <w:bCs/>
        </w:rPr>
        <w:t>:</w:t>
      </w:r>
      <w:r>
        <w:t xml:space="preserve"> TS38.314 clarifies for Packet Loss Rate that, i</w:t>
      </w:r>
      <w:r w:rsidRPr="009E2174">
        <w:rPr>
          <w:kern w:val="2"/>
        </w:rPr>
        <w:t xml:space="preserve">f there is </w:t>
      </w:r>
      <w:r>
        <w:rPr>
          <w:kern w:val="2"/>
        </w:rPr>
        <w:t>an</w:t>
      </w:r>
      <w:r w:rsidRPr="009E2174">
        <w:rPr>
          <w:kern w:val="2"/>
        </w:rPr>
        <w:t xml:space="preserve"> </w:t>
      </w:r>
      <w:r>
        <w:rPr>
          <w:kern w:val="2"/>
        </w:rPr>
        <w:t>IAB Node</w:t>
      </w:r>
      <w:r w:rsidRPr="009E2174">
        <w:rPr>
          <w:kern w:val="2"/>
        </w:rPr>
        <w:t xml:space="preserve"> served in a cell, for that cell the </w:t>
      </w:r>
      <w:r>
        <w:rPr>
          <w:kern w:val="2"/>
        </w:rPr>
        <w:t>g</w:t>
      </w:r>
      <w:r w:rsidRPr="009E2174">
        <w:rPr>
          <w:kern w:val="2"/>
        </w:rPr>
        <w:t xml:space="preserve">NB performs each measurement separately for packets transmitted between the </w:t>
      </w:r>
      <w:r>
        <w:rPr>
          <w:kern w:val="2"/>
        </w:rPr>
        <w:t>g</w:t>
      </w:r>
      <w:r w:rsidRPr="009E2174">
        <w:rPr>
          <w:kern w:val="2"/>
        </w:rPr>
        <w:t>NB and UE</w:t>
      </w:r>
      <w:r>
        <w:rPr>
          <w:kern w:val="2"/>
        </w:rPr>
        <w:t xml:space="preserve"> </w:t>
      </w:r>
      <w:r w:rsidRPr="009E2174">
        <w:rPr>
          <w:kern w:val="2"/>
        </w:rPr>
        <w:t xml:space="preserve">and for packets transmitted between the </w:t>
      </w:r>
      <w:r>
        <w:rPr>
          <w:kern w:val="2"/>
        </w:rPr>
        <w:t>g</w:t>
      </w:r>
      <w:r w:rsidRPr="009E2174">
        <w:rPr>
          <w:kern w:val="2"/>
        </w:rPr>
        <w:t xml:space="preserve">NB and </w:t>
      </w:r>
      <w:r>
        <w:rPr>
          <w:kern w:val="2"/>
        </w:rPr>
        <w:t xml:space="preserve">IAB </w:t>
      </w:r>
      <w:proofErr w:type="spellStart"/>
      <w:r>
        <w:rPr>
          <w:kern w:val="2"/>
        </w:rPr>
        <w:t>Node</w:t>
      </w:r>
      <w:r w:rsidRPr="009E2174">
        <w:rPr>
          <w:kern w:val="2"/>
        </w:rPr>
        <w:t>s.</w:t>
      </w:r>
      <w:r w:rsidR="00C244DF" w:rsidRPr="00FB1F65">
        <w:rPr>
          <w:b/>
          <w:bCs/>
        </w:rPr>
        <w:t>Observation</w:t>
      </w:r>
      <w:proofErr w:type="spellEnd"/>
      <w:r w:rsidR="00C244DF" w:rsidRPr="00FB1F65">
        <w:rPr>
          <w:b/>
          <w:bCs/>
        </w:rPr>
        <w:t xml:space="preserve"> </w:t>
      </w:r>
      <w:r>
        <w:rPr>
          <w:b/>
          <w:bCs/>
        </w:rPr>
        <w:t>3</w:t>
      </w:r>
      <w:r w:rsidR="00C244DF" w:rsidRPr="00FB1F65">
        <w:rPr>
          <w:b/>
          <w:bCs/>
        </w:rPr>
        <w:t>:</w:t>
      </w:r>
      <w:r w:rsidR="00C244DF">
        <w:t xml:space="preserve"> In IAB architecture, the F1-U delay is not symmetric (for UL and DL).</w:t>
      </w:r>
    </w:p>
    <w:p w14:paraId="06191C66" w14:textId="1C98BFF2" w:rsidR="00C244DF" w:rsidRDefault="00C244DF" w:rsidP="00C244DF">
      <w:r w:rsidRPr="00FB1F65">
        <w:rPr>
          <w:b/>
          <w:bCs/>
        </w:rPr>
        <w:t xml:space="preserve">Observation </w:t>
      </w:r>
      <w:r w:rsidR="00492942">
        <w:rPr>
          <w:b/>
          <w:bCs/>
        </w:rPr>
        <w:t>4</w:t>
      </w:r>
      <w:r w:rsidRPr="00FB1F65">
        <w:rPr>
          <w:b/>
          <w:bCs/>
        </w:rPr>
        <w:t>:</w:t>
      </w:r>
      <w:r>
        <w:t xml:space="preserve"> In IAB architecture, the F1-U delay is the sum of multiple delays from multiple transmissions</w:t>
      </w:r>
    </w:p>
    <w:p w14:paraId="7B00656F" w14:textId="2B085F1D" w:rsidR="00C244DF" w:rsidRDefault="00C244DF" w:rsidP="00C244DF">
      <w:r w:rsidRPr="00C244DF">
        <w:rPr>
          <w:b/>
          <w:bCs/>
        </w:rPr>
        <w:t xml:space="preserve">Proposal </w:t>
      </w:r>
      <w:r w:rsidR="00492942">
        <w:rPr>
          <w:b/>
          <w:bCs/>
        </w:rPr>
        <w:t>7</w:t>
      </w:r>
      <w:r>
        <w:t>: RAN2 defines the DL IAB F1-U delay as the sum of delays along the packet path.</w:t>
      </w:r>
    </w:p>
    <w:p w14:paraId="59404AC2" w14:textId="7B3597D9" w:rsidR="00C244DF" w:rsidRPr="006E13D1" w:rsidRDefault="00C244DF" w:rsidP="00C244DF">
      <w:r w:rsidRPr="00C244DF">
        <w:rPr>
          <w:b/>
          <w:bCs/>
        </w:rPr>
        <w:t xml:space="preserve">Proposal </w:t>
      </w:r>
      <w:r w:rsidR="00492942">
        <w:rPr>
          <w:b/>
          <w:bCs/>
        </w:rPr>
        <w:t>8</w:t>
      </w:r>
      <w:r>
        <w:t xml:space="preserve">: RAN2 sends </w:t>
      </w:r>
      <w:proofErr w:type="gramStart"/>
      <w:r>
        <w:t>a</w:t>
      </w:r>
      <w:r w:rsidR="00EC2B40">
        <w:t>n</w:t>
      </w:r>
      <w:proofErr w:type="gramEnd"/>
      <w:r>
        <w:t xml:space="preserve"> </w:t>
      </w:r>
      <w:r w:rsidR="00EC2B40">
        <w:t xml:space="preserve">LS </w:t>
      </w:r>
      <w:r>
        <w:t>to RAN3 for guidance in the definition of the DL transport delay between Donor-CU and Donor-DU in IAB architecture.</w:t>
      </w:r>
    </w:p>
    <w:p w14:paraId="20132993" w14:textId="520F6880" w:rsidR="00C244DF" w:rsidRDefault="00C244DF" w:rsidP="00C244DF">
      <w:r w:rsidRPr="00C244DF">
        <w:rPr>
          <w:b/>
          <w:bCs/>
        </w:rPr>
        <w:t xml:space="preserve">Proposal </w:t>
      </w:r>
      <w:r w:rsidR="00492942">
        <w:rPr>
          <w:b/>
          <w:bCs/>
        </w:rPr>
        <w:t>9</w:t>
      </w:r>
      <w:r>
        <w:t>: RAN2 defines the UL IAB F1-U delay as the sum of delays along the packet path.</w:t>
      </w:r>
    </w:p>
    <w:p w14:paraId="1A2EAB32" w14:textId="3428DC54" w:rsidR="00C244DF" w:rsidRPr="006E13D1" w:rsidRDefault="00C244DF" w:rsidP="00C244DF">
      <w:r w:rsidRPr="00C244DF">
        <w:rPr>
          <w:b/>
          <w:bCs/>
        </w:rPr>
        <w:t xml:space="preserve">Proposal </w:t>
      </w:r>
      <w:r w:rsidR="00492942">
        <w:rPr>
          <w:b/>
          <w:bCs/>
        </w:rPr>
        <w:t>10</w:t>
      </w:r>
      <w:r>
        <w:t xml:space="preserve">: RAN2 sends </w:t>
      </w:r>
      <w:proofErr w:type="gramStart"/>
      <w:r>
        <w:t>a</w:t>
      </w:r>
      <w:r w:rsidR="00EC2B40">
        <w:t>n</w:t>
      </w:r>
      <w:proofErr w:type="gramEnd"/>
      <w:r>
        <w:t xml:space="preserve"> L</w:t>
      </w:r>
      <w:r w:rsidR="00EC2B40">
        <w:t>S</w:t>
      </w:r>
      <w:r>
        <w:t xml:space="preserve"> to RAN3 for guidance in the definition of the UL transport delay between Donor-CU and Donor-DU in IAB architecture.</w:t>
      </w:r>
    </w:p>
    <w:p w14:paraId="22D8B941" w14:textId="1E995696" w:rsidR="00C244DF" w:rsidRDefault="00C244DF" w:rsidP="00C244DF">
      <w:r w:rsidRPr="00882511">
        <w:rPr>
          <w:b/>
          <w:bCs/>
        </w:rPr>
        <w:t xml:space="preserve">Proposal </w:t>
      </w:r>
      <w:r w:rsidR="00492942">
        <w:rPr>
          <w:b/>
          <w:bCs/>
        </w:rPr>
        <w:t>1</w:t>
      </w:r>
      <w:r w:rsidR="00DD60FE">
        <w:rPr>
          <w:b/>
          <w:bCs/>
        </w:rPr>
        <w:t>1</w:t>
      </w:r>
      <w:r>
        <w:t>: The delay information is first collected by donor CU via F1AP / RRC signalling before being sent to OAM.</w:t>
      </w:r>
    </w:p>
    <w:p w14:paraId="6F47B466" w14:textId="7B9B8AAF" w:rsidR="00C244DF" w:rsidRDefault="00C244DF" w:rsidP="00C244DF">
      <w:r w:rsidRPr="00C244DF">
        <w:rPr>
          <w:b/>
          <w:bCs/>
        </w:rPr>
        <w:t xml:space="preserve">Proposal </w:t>
      </w:r>
      <w:r w:rsidR="00492942">
        <w:rPr>
          <w:b/>
          <w:bCs/>
        </w:rPr>
        <w:t>1</w:t>
      </w:r>
      <w:r w:rsidR="00DD60FE">
        <w:rPr>
          <w:b/>
          <w:bCs/>
        </w:rPr>
        <w:t>2</w:t>
      </w:r>
      <w:r>
        <w:t>: Donor-CU computes the total F1-U delay for IAB architecture.</w:t>
      </w:r>
    </w:p>
    <w:p w14:paraId="5E89CFE8" w14:textId="77777777" w:rsidR="00314090" w:rsidRPr="00EB0477" w:rsidRDefault="00314090" w:rsidP="00314090">
      <w:pPr>
        <w:rPr>
          <w:b/>
        </w:rPr>
      </w:pPr>
      <w:r w:rsidRPr="00EB0477">
        <w:rPr>
          <w:b/>
        </w:rPr>
        <w:t>Proposal 1</w:t>
      </w:r>
      <w:r>
        <w:rPr>
          <w:b/>
        </w:rPr>
        <w:t>3</w:t>
      </w:r>
      <w:r w:rsidRPr="00EB0477">
        <w:rPr>
          <w:b/>
        </w:rPr>
        <w:t xml:space="preserve">: </w:t>
      </w:r>
      <w:r w:rsidRPr="009D6D5F">
        <w:rPr>
          <w:bCs/>
        </w:rPr>
        <w:t>The delay measurements are obtained by measuring the total delay of single packet(s) without summing averaged delay.</w:t>
      </w:r>
    </w:p>
    <w:p w14:paraId="67F9EDBE" w14:textId="77777777" w:rsidR="00314090" w:rsidRDefault="00314090" w:rsidP="00314090">
      <w:pPr>
        <w:rPr>
          <w:b/>
        </w:rPr>
      </w:pPr>
      <w:r w:rsidRPr="007018DA">
        <w:rPr>
          <w:b/>
        </w:rPr>
        <w:t xml:space="preserve">Proposal </w:t>
      </w:r>
      <w:r>
        <w:rPr>
          <w:b/>
        </w:rPr>
        <w:t>14</w:t>
      </w:r>
      <w:r w:rsidRPr="007018DA">
        <w:rPr>
          <w:b/>
        </w:rPr>
        <w:t>:</w:t>
      </w:r>
      <w:r>
        <w:rPr>
          <w:b/>
        </w:rPr>
        <w:t xml:space="preserve"> </w:t>
      </w:r>
      <w:r w:rsidRPr="009D6D5F">
        <w:rPr>
          <w:bCs/>
        </w:rPr>
        <w:t>For the uplink delay measurement, the gNB indicates to the UE which PDCP PDU SN(s) needs to be measured.</w:t>
      </w:r>
      <w:r>
        <w:rPr>
          <w:b/>
        </w:rPr>
        <w:t xml:space="preserve"> </w:t>
      </w:r>
    </w:p>
    <w:p w14:paraId="7A227287" w14:textId="527FAF7A" w:rsidR="00314090" w:rsidRDefault="00314090" w:rsidP="00314090">
      <w:pPr>
        <w:rPr>
          <w:b/>
        </w:rPr>
      </w:pPr>
      <w:r w:rsidRPr="007018DA">
        <w:rPr>
          <w:b/>
        </w:rPr>
        <w:t xml:space="preserve">Proposal </w:t>
      </w:r>
      <w:r>
        <w:rPr>
          <w:b/>
        </w:rPr>
        <w:t>15</w:t>
      </w:r>
      <w:r w:rsidRPr="007018DA">
        <w:rPr>
          <w:b/>
        </w:rPr>
        <w:t>:</w:t>
      </w:r>
      <w:r>
        <w:rPr>
          <w:b/>
        </w:rPr>
        <w:t xml:space="preserve"> </w:t>
      </w:r>
      <w:r w:rsidRPr="009D6D5F">
        <w:rPr>
          <w:bCs/>
        </w:rPr>
        <w:t>For the uplink delay measurement, the UE records the send time T1 of the indicated packet(s) and transmits it to the gNB.</w:t>
      </w:r>
    </w:p>
    <w:p w14:paraId="32659A99" w14:textId="77777777" w:rsidR="00314090" w:rsidRDefault="00314090" w:rsidP="00314090">
      <w:pPr>
        <w:rPr>
          <w:b/>
        </w:rPr>
      </w:pPr>
      <w:r w:rsidRPr="007018DA">
        <w:rPr>
          <w:b/>
        </w:rPr>
        <w:t xml:space="preserve">Proposal </w:t>
      </w:r>
      <w:r>
        <w:rPr>
          <w:b/>
        </w:rPr>
        <w:t>16</w:t>
      </w:r>
      <w:r w:rsidRPr="007018DA">
        <w:rPr>
          <w:b/>
        </w:rPr>
        <w:t>:</w:t>
      </w:r>
      <w:r w:rsidRPr="009D6D5F">
        <w:rPr>
          <w:bCs/>
        </w:rPr>
        <w:t xml:space="preserve"> For the downlink delay measurement the gNB indicates to the UE which PDCP PDU SN(s) need to be measured. </w:t>
      </w:r>
    </w:p>
    <w:p w14:paraId="7EE8B692" w14:textId="77777777" w:rsidR="00314090" w:rsidRDefault="00314090" w:rsidP="00314090">
      <w:pPr>
        <w:rPr>
          <w:b/>
        </w:rPr>
      </w:pPr>
      <w:r w:rsidRPr="007018DA">
        <w:rPr>
          <w:b/>
        </w:rPr>
        <w:t xml:space="preserve">Proposal </w:t>
      </w:r>
      <w:r>
        <w:rPr>
          <w:b/>
        </w:rPr>
        <w:t>17</w:t>
      </w:r>
      <w:r w:rsidRPr="007018DA">
        <w:rPr>
          <w:b/>
        </w:rPr>
        <w:t>:</w:t>
      </w:r>
      <w:r>
        <w:rPr>
          <w:b/>
        </w:rPr>
        <w:t xml:space="preserve"> </w:t>
      </w:r>
      <w:r w:rsidRPr="009D6D5F">
        <w:rPr>
          <w:bCs/>
        </w:rPr>
        <w:t>For</w:t>
      </w:r>
      <w:r>
        <w:rPr>
          <w:b/>
        </w:rPr>
        <w:t xml:space="preserve"> </w:t>
      </w:r>
      <w:r w:rsidRPr="009D6D5F">
        <w:rPr>
          <w:bCs/>
        </w:rPr>
        <w:t>the downlink delay measurement the UE records the receive time T2 for the corresponding SN(s) and transmits it to the gNB.</w:t>
      </w:r>
    </w:p>
    <w:p w14:paraId="609326D3" w14:textId="77777777" w:rsidR="00314090" w:rsidRDefault="00314090" w:rsidP="00314090">
      <w:r w:rsidRPr="007018DA">
        <w:rPr>
          <w:b/>
        </w:rPr>
        <w:t xml:space="preserve">Proposal </w:t>
      </w:r>
      <w:r>
        <w:rPr>
          <w:b/>
        </w:rPr>
        <w:t>18</w:t>
      </w:r>
      <w:r w:rsidRPr="007018DA">
        <w:rPr>
          <w:b/>
        </w:rPr>
        <w:t>:</w:t>
      </w:r>
      <w:r>
        <w:rPr>
          <w:b/>
        </w:rPr>
        <w:t xml:space="preserve"> </w:t>
      </w:r>
      <w:r w:rsidRPr="009D6D5F">
        <w:rPr>
          <w:bCs/>
        </w:rPr>
        <w:t xml:space="preserve">Agree to </w:t>
      </w:r>
      <w:proofErr w:type="gramStart"/>
      <w:r w:rsidRPr="009D6D5F">
        <w:rPr>
          <w:bCs/>
        </w:rPr>
        <w:t>send  an</w:t>
      </w:r>
      <w:proofErr w:type="gramEnd"/>
      <w:r w:rsidRPr="009D6D5F">
        <w:rPr>
          <w:bCs/>
        </w:rPr>
        <w:t xml:space="preserve"> LS to RAN3  to request the measurement.</w:t>
      </w:r>
    </w:p>
    <w:p w14:paraId="077BC5F2" w14:textId="77777777" w:rsidR="00314090" w:rsidRDefault="00314090" w:rsidP="00314090">
      <w:pPr>
        <w:rPr>
          <w:b/>
        </w:rPr>
      </w:pP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1BD3B" w14:textId="77777777" w:rsidR="006820D3" w:rsidRDefault="006820D3">
      <w:r>
        <w:separator/>
      </w:r>
    </w:p>
  </w:endnote>
  <w:endnote w:type="continuationSeparator" w:id="0">
    <w:p w14:paraId="4FEF7D6C" w14:textId="77777777" w:rsidR="006820D3" w:rsidRDefault="006820D3">
      <w:r>
        <w:continuationSeparator/>
      </w:r>
    </w:p>
  </w:endnote>
  <w:endnote w:type="continuationNotice" w:id="1">
    <w:p w14:paraId="1C3AF26F" w14:textId="77777777" w:rsidR="006820D3" w:rsidRDefault="006820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19835" w14:textId="77777777" w:rsidR="006820D3" w:rsidRDefault="006820D3">
      <w:r>
        <w:separator/>
      </w:r>
    </w:p>
  </w:footnote>
  <w:footnote w:type="continuationSeparator" w:id="0">
    <w:p w14:paraId="719E15C5" w14:textId="77777777" w:rsidR="006820D3" w:rsidRDefault="006820D3">
      <w:r>
        <w:continuationSeparator/>
      </w:r>
    </w:p>
  </w:footnote>
  <w:footnote w:type="continuationNotice" w:id="1">
    <w:p w14:paraId="5C8A6173" w14:textId="77777777" w:rsidR="006820D3" w:rsidRDefault="006820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80D"/>
    <w:rsid w:val="00016557"/>
    <w:rsid w:val="00023C40"/>
    <w:rsid w:val="00033397"/>
    <w:rsid w:val="00040095"/>
    <w:rsid w:val="00043156"/>
    <w:rsid w:val="00070751"/>
    <w:rsid w:val="00073C9C"/>
    <w:rsid w:val="00080512"/>
    <w:rsid w:val="00090468"/>
    <w:rsid w:val="00091F6C"/>
    <w:rsid w:val="00094568"/>
    <w:rsid w:val="00096B12"/>
    <w:rsid w:val="000B7BCF"/>
    <w:rsid w:val="000C522B"/>
    <w:rsid w:val="000D58AB"/>
    <w:rsid w:val="00112F1A"/>
    <w:rsid w:val="00131D84"/>
    <w:rsid w:val="00145075"/>
    <w:rsid w:val="00160BC4"/>
    <w:rsid w:val="001741A0"/>
    <w:rsid w:val="00175FA0"/>
    <w:rsid w:val="00194CD0"/>
    <w:rsid w:val="001B49C9"/>
    <w:rsid w:val="001C23F4"/>
    <w:rsid w:val="001C4F79"/>
    <w:rsid w:val="001F168B"/>
    <w:rsid w:val="001F389A"/>
    <w:rsid w:val="001F7831"/>
    <w:rsid w:val="00200CE4"/>
    <w:rsid w:val="00204045"/>
    <w:rsid w:val="0020712B"/>
    <w:rsid w:val="0022606D"/>
    <w:rsid w:val="00231728"/>
    <w:rsid w:val="00250404"/>
    <w:rsid w:val="00260C20"/>
    <w:rsid w:val="002610D8"/>
    <w:rsid w:val="002747EC"/>
    <w:rsid w:val="00276B86"/>
    <w:rsid w:val="002855BF"/>
    <w:rsid w:val="002C356E"/>
    <w:rsid w:val="002F0D22"/>
    <w:rsid w:val="003067B6"/>
    <w:rsid w:val="00311B17"/>
    <w:rsid w:val="00314090"/>
    <w:rsid w:val="003172DC"/>
    <w:rsid w:val="00325AE3"/>
    <w:rsid w:val="00326069"/>
    <w:rsid w:val="0035462D"/>
    <w:rsid w:val="00364B41"/>
    <w:rsid w:val="00374A15"/>
    <w:rsid w:val="00383096"/>
    <w:rsid w:val="0039346C"/>
    <w:rsid w:val="003A41EF"/>
    <w:rsid w:val="003B1160"/>
    <w:rsid w:val="003B40AD"/>
    <w:rsid w:val="003C4E37"/>
    <w:rsid w:val="003E16BE"/>
    <w:rsid w:val="003E3B27"/>
    <w:rsid w:val="003F4E28"/>
    <w:rsid w:val="004006E8"/>
    <w:rsid w:val="00401855"/>
    <w:rsid w:val="00406FAF"/>
    <w:rsid w:val="00465587"/>
    <w:rsid w:val="00477455"/>
    <w:rsid w:val="00492942"/>
    <w:rsid w:val="004A1F7B"/>
    <w:rsid w:val="004C44D2"/>
    <w:rsid w:val="004D3578"/>
    <w:rsid w:val="004D380D"/>
    <w:rsid w:val="004D4D60"/>
    <w:rsid w:val="004E213A"/>
    <w:rsid w:val="00503171"/>
    <w:rsid w:val="00504413"/>
    <w:rsid w:val="00506C28"/>
    <w:rsid w:val="005275B4"/>
    <w:rsid w:val="00533BF0"/>
    <w:rsid w:val="00534DA0"/>
    <w:rsid w:val="00543E6C"/>
    <w:rsid w:val="00565087"/>
    <w:rsid w:val="0056573F"/>
    <w:rsid w:val="005A49C6"/>
    <w:rsid w:val="00611566"/>
    <w:rsid w:val="00646D99"/>
    <w:rsid w:val="00656910"/>
    <w:rsid w:val="006574C0"/>
    <w:rsid w:val="006820D3"/>
    <w:rsid w:val="0068550E"/>
    <w:rsid w:val="006C66D8"/>
    <w:rsid w:val="006D1E24"/>
    <w:rsid w:val="006D7082"/>
    <w:rsid w:val="006E1417"/>
    <w:rsid w:val="006F6A2C"/>
    <w:rsid w:val="0070376A"/>
    <w:rsid w:val="007069DC"/>
    <w:rsid w:val="00710201"/>
    <w:rsid w:val="00710ED6"/>
    <w:rsid w:val="007110B0"/>
    <w:rsid w:val="0072073A"/>
    <w:rsid w:val="007342B5"/>
    <w:rsid w:val="00734A5B"/>
    <w:rsid w:val="00744E76"/>
    <w:rsid w:val="00745A2E"/>
    <w:rsid w:val="00757D40"/>
    <w:rsid w:val="007662B5"/>
    <w:rsid w:val="00781F0F"/>
    <w:rsid w:val="0078727C"/>
    <w:rsid w:val="0079049D"/>
    <w:rsid w:val="00793DC5"/>
    <w:rsid w:val="00797565"/>
    <w:rsid w:val="007B18D8"/>
    <w:rsid w:val="007C095F"/>
    <w:rsid w:val="007C2DD0"/>
    <w:rsid w:val="007F2E08"/>
    <w:rsid w:val="008028A4"/>
    <w:rsid w:val="00813245"/>
    <w:rsid w:val="00840DE0"/>
    <w:rsid w:val="0086354A"/>
    <w:rsid w:val="008768CA"/>
    <w:rsid w:val="00877EF9"/>
    <w:rsid w:val="00880559"/>
    <w:rsid w:val="00882511"/>
    <w:rsid w:val="008A5948"/>
    <w:rsid w:val="008B5306"/>
    <w:rsid w:val="008C2E2A"/>
    <w:rsid w:val="008C3057"/>
    <w:rsid w:val="008D2E4D"/>
    <w:rsid w:val="008F396F"/>
    <w:rsid w:val="008F3DCD"/>
    <w:rsid w:val="0090271F"/>
    <w:rsid w:val="00902DB9"/>
    <w:rsid w:val="0090466A"/>
    <w:rsid w:val="00923655"/>
    <w:rsid w:val="009244A3"/>
    <w:rsid w:val="00931A86"/>
    <w:rsid w:val="00936071"/>
    <w:rsid w:val="009376CD"/>
    <w:rsid w:val="00940212"/>
    <w:rsid w:val="00942EC2"/>
    <w:rsid w:val="00961B32"/>
    <w:rsid w:val="00962509"/>
    <w:rsid w:val="00970DB3"/>
    <w:rsid w:val="00974BB0"/>
    <w:rsid w:val="00975BCD"/>
    <w:rsid w:val="009928A9"/>
    <w:rsid w:val="009A0AF3"/>
    <w:rsid w:val="009B07CD"/>
    <w:rsid w:val="009C19E9"/>
    <w:rsid w:val="009D6D5F"/>
    <w:rsid w:val="009D74A6"/>
    <w:rsid w:val="009E0E87"/>
    <w:rsid w:val="00A10F02"/>
    <w:rsid w:val="00A1187B"/>
    <w:rsid w:val="00A1415B"/>
    <w:rsid w:val="00A15A1B"/>
    <w:rsid w:val="00A204CA"/>
    <w:rsid w:val="00A209D6"/>
    <w:rsid w:val="00A25D8B"/>
    <w:rsid w:val="00A53724"/>
    <w:rsid w:val="00A54B2B"/>
    <w:rsid w:val="00A65E90"/>
    <w:rsid w:val="00A82346"/>
    <w:rsid w:val="00A9671C"/>
    <w:rsid w:val="00AA1553"/>
    <w:rsid w:val="00AE5B21"/>
    <w:rsid w:val="00B05380"/>
    <w:rsid w:val="00B05962"/>
    <w:rsid w:val="00B07257"/>
    <w:rsid w:val="00B15449"/>
    <w:rsid w:val="00B16C2F"/>
    <w:rsid w:val="00B27303"/>
    <w:rsid w:val="00B45FFB"/>
    <w:rsid w:val="00B47FD1"/>
    <w:rsid w:val="00B516BB"/>
    <w:rsid w:val="00B620B9"/>
    <w:rsid w:val="00B84DB2"/>
    <w:rsid w:val="00BA2E75"/>
    <w:rsid w:val="00BC3555"/>
    <w:rsid w:val="00BE3983"/>
    <w:rsid w:val="00BF43D5"/>
    <w:rsid w:val="00C05247"/>
    <w:rsid w:val="00C12B51"/>
    <w:rsid w:val="00C244DF"/>
    <w:rsid w:val="00C24650"/>
    <w:rsid w:val="00C25465"/>
    <w:rsid w:val="00C33079"/>
    <w:rsid w:val="00C81374"/>
    <w:rsid w:val="00C83A13"/>
    <w:rsid w:val="00C9068C"/>
    <w:rsid w:val="00C91B6F"/>
    <w:rsid w:val="00C92967"/>
    <w:rsid w:val="00CA3D0C"/>
    <w:rsid w:val="00CA654B"/>
    <w:rsid w:val="00CB72B8"/>
    <w:rsid w:val="00CD13AB"/>
    <w:rsid w:val="00CD152B"/>
    <w:rsid w:val="00CD4C7B"/>
    <w:rsid w:val="00CD58FE"/>
    <w:rsid w:val="00D03A32"/>
    <w:rsid w:val="00D33BE3"/>
    <w:rsid w:val="00D3792D"/>
    <w:rsid w:val="00D4300D"/>
    <w:rsid w:val="00D55E47"/>
    <w:rsid w:val="00D62E19"/>
    <w:rsid w:val="00D67CD1"/>
    <w:rsid w:val="00D738D6"/>
    <w:rsid w:val="00D80795"/>
    <w:rsid w:val="00D83CD7"/>
    <w:rsid w:val="00D854BE"/>
    <w:rsid w:val="00D87E00"/>
    <w:rsid w:val="00D9134D"/>
    <w:rsid w:val="00D96D11"/>
    <w:rsid w:val="00DA7A03"/>
    <w:rsid w:val="00DB0DB8"/>
    <w:rsid w:val="00DB1818"/>
    <w:rsid w:val="00DC309B"/>
    <w:rsid w:val="00DC4DA2"/>
    <w:rsid w:val="00DC5261"/>
    <w:rsid w:val="00DD60FE"/>
    <w:rsid w:val="00DE25D2"/>
    <w:rsid w:val="00E25334"/>
    <w:rsid w:val="00E311E4"/>
    <w:rsid w:val="00E46C08"/>
    <w:rsid w:val="00E471CF"/>
    <w:rsid w:val="00E62835"/>
    <w:rsid w:val="00E77645"/>
    <w:rsid w:val="00E83697"/>
    <w:rsid w:val="00EA66C9"/>
    <w:rsid w:val="00EC2B40"/>
    <w:rsid w:val="00EC4A25"/>
    <w:rsid w:val="00F025A2"/>
    <w:rsid w:val="00F036E9"/>
    <w:rsid w:val="00F07388"/>
    <w:rsid w:val="00F2026E"/>
    <w:rsid w:val="00F2210A"/>
    <w:rsid w:val="00F2288A"/>
    <w:rsid w:val="00F37743"/>
    <w:rsid w:val="00F54A3D"/>
    <w:rsid w:val="00F54CB0"/>
    <w:rsid w:val="00F579CD"/>
    <w:rsid w:val="00F653B8"/>
    <w:rsid w:val="00F71B89"/>
    <w:rsid w:val="00F7353C"/>
    <w:rsid w:val="00F76F8F"/>
    <w:rsid w:val="00F941DF"/>
    <w:rsid w:val="00F9471E"/>
    <w:rsid w:val="00FA1266"/>
    <w:rsid w:val="00FB1F65"/>
    <w:rsid w:val="00FB36FA"/>
    <w:rsid w:val="00FC1192"/>
    <w:rsid w:val="00FE251B"/>
    <w:rsid w:val="00FE64E2"/>
    <w:rsid w:val="5DA7D5C3"/>
    <w:rsid w:val="6853B091"/>
    <w:rsid w:val="69FB8F38"/>
    <w:rsid w:val="7F109E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8EE66470-93E5-41F3-92BF-61EE68BB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244D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745A2E"/>
    <w:rPr>
      <w:rFonts w:ascii="Arial" w:hAnsi="Arial"/>
      <w:sz w:val="32"/>
      <w:lang w:eastAsia="en-US"/>
    </w:rPr>
  </w:style>
  <w:style w:type="character" w:customStyle="1" w:styleId="THChar">
    <w:name w:val="TH Char"/>
    <w:link w:val="TH"/>
    <w:qFormat/>
    <w:rsid w:val="00131D84"/>
    <w:rPr>
      <w:rFonts w:ascii="Arial" w:hAnsi="Arial"/>
      <w:b/>
      <w:lang w:eastAsia="en-US"/>
    </w:rPr>
  </w:style>
  <w:style w:type="character" w:customStyle="1" w:styleId="TFChar">
    <w:name w:val="TF Char"/>
    <w:link w:val="TF"/>
    <w:qFormat/>
    <w:rsid w:val="00131D84"/>
    <w:rPr>
      <w:rFonts w:ascii="Arial" w:hAnsi="Arial"/>
      <w:b/>
      <w:lang w:eastAsia="en-US"/>
    </w:rPr>
  </w:style>
  <w:style w:type="table" w:styleId="TableGrid">
    <w:name w:val="Table Grid"/>
    <w:basedOn w:val="TableNormal"/>
    <w:rsid w:val="007110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7110B0"/>
    <w:rPr>
      <w:rFonts w:ascii="Arial" w:hAnsi="Arial"/>
      <w:sz w:val="24"/>
      <w:lang w:eastAsia="en-US"/>
    </w:rPr>
  </w:style>
  <w:style w:type="character" w:styleId="CommentReference">
    <w:name w:val="annotation reference"/>
    <w:basedOn w:val="DefaultParagraphFont"/>
    <w:rsid w:val="00C81374"/>
    <w:rPr>
      <w:sz w:val="16"/>
      <w:szCs w:val="16"/>
    </w:rPr>
  </w:style>
  <w:style w:type="paragraph" w:styleId="CommentText">
    <w:name w:val="annotation text"/>
    <w:basedOn w:val="Normal"/>
    <w:link w:val="CommentTextChar"/>
    <w:rsid w:val="00C81374"/>
  </w:style>
  <w:style w:type="character" w:customStyle="1" w:styleId="CommentTextChar">
    <w:name w:val="Comment Text Char"/>
    <w:basedOn w:val="DefaultParagraphFont"/>
    <w:link w:val="CommentText"/>
    <w:rsid w:val="00C81374"/>
    <w:rPr>
      <w:lang w:eastAsia="en-US"/>
    </w:rPr>
  </w:style>
  <w:style w:type="paragraph" w:styleId="CommentSubject">
    <w:name w:val="annotation subject"/>
    <w:basedOn w:val="CommentText"/>
    <w:next w:val="CommentText"/>
    <w:link w:val="CommentSubjectChar"/>
    <w:rsid w:val="00C81374"/>
    <w:rPr>
      <w:b/>
      <w:bCs/>
    </w:rPr>
  </w:style>
  <w:style w:type="character" w:customStyle="1" w:styleId="CommentSubjectChar">
    <w:name w:val="Comment Subject Char"/>
    <w:basedOn w:val="CommentTextChar"/>
    <w:link w:val="CommentSubject"/>
    <w:rsid w:val="00C81374"/>
    <w:rPr>
      <w:b/>
      <w:bCs/>
      <w:lang w:eastAsia="en-US"/>
    </w:rPr>
  </w:style>
  <w:style w:type="character" w:customStyle="1" w:styleId="normaltextrun">
    <w:name w:val="normaltextrun"/>
    <w:basedOn w:val="DefaultParagraphFont"/>
    <w:rsid w:val="00BA2E75"/>
  </w:style>
  <w:style w:type="character" w:customStyle="1" w:styleId="NOZchn">
    <w:name w:val="NO Zchn"/>
    <w:link w:val="NO"/>
    <w:qFormat/>
    <w:rsid w:val="004929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980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hyperlink" Target="http://3gpp.org/ftp/tsg_ran/WG2_RL2/TSGR2_106/LSin/R2-1905526.zip"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Specs/archive/37_series/37.816/37816-g00.zip"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1.bin"/><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5AIRPNAIUNRU-1774131100-1683</_dlc_DocId>
    <_dlc_DocIdUrl xmlns="71c5aaf6-e6ce-465b-b873-5148d2a4c105">
      <Url>https://nokia.sharepoint.com/sites/c5g/projects/nas/_layouts/15/DocIdRedir.aspx?ID=5AIRPNAIUNRU-1774131100-1683</Url>
      <Description>5AIRPNAIUNRU-1774131100-1683</Description>
    </_dlc_DocIdUrl>
    <_Flow_SignoffStatus xmlns="6d0092ff-228e-48cb-9ef6-dbafe0d3bded"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6d0092ff-228e-48cb-9ef6-dbafe0d3bde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55212B6C-5809-48A0-8C89-1C2F1267F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11</Pages>
  <Words>3165</Words>
  <Characters>18363</Characters>
  <Application>Microsoft Office Word</Application>
  <DocSecurity>0</DocSecurity>
  <Lines>390</Lines>
  <Paragraphs>347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2020-10-22T09:10:00Z</dcterms:created>
  <dcterms:modified xsi:type="dcterms:W3CDTF">2020-10-22T09:10:00Z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204da15c-54fe-4040-81c0-f84b54ef28d6</vt:lpwstr>
  </property>
</Properties>
</file>